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71083626" w:rsidR="00421E32" w:rsidRPr="007F3777" w:rsidRDefault="00C44890" w:rsidP="00FD76E0">
      <w:pPr>
        <w:pStyle w:val="Heading1"/>
      </w:pPr>
      <w:r w:rsidRPr="00B451CF">
        <w:t xml:space="preserve">REQUEST FOR </w:t>
      </w:r>
      <w:r w:rsidR="000F7FB4">
        <w:t>QUOTATION</w:t>
      </w:r>
      <w:r w:rsidRPr="00B451CF">
        <w:br/>
      </w:r>
      <w:r>
        <w:t xml:space="preserve">SPECIFICATION OF </w:t>
      </w:r>
      <w:r w:rsidR="003F0316">
        <w:t xml:space="preserve">STANDARD </w:t>
      </w:r>
      <w:r>
        <w:t>GOODS</w:t>
      </w:r>
    </w:p>
    <w:p w14:paraId="002A6A00" w14:textId="72DACDB5" w:rsidR="004E36AD" w:rsidRPr="007F3777" w:rsidRDefault="004E36AD" w:rsidP="003F0316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FD76E0">
        <w:rPr>
          <w:b/>
          <w:lang w:val="en-GB"/>
        </w:rPr>
        <w:t xml:space="preserve"> 15-G004-25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8AF0BFE" w14:textId="77777777" w:rsidR="00C44890" w:rsidRPr="00C44890" w:rsidRDefault="00C44890" w:rsidP="00C44890">
      <w:pPr>
        <w:pStyle w:val="Heading2"/>
      </w:pPr>
      <w:bookmarkStart w:id="0" w:name="_Toc419729571"/>
      <w:bookmarkStart w:id="1" w:name="_Toc11156577"/>
      <w:r w:rsidRPr="00C44890">
        <w:lastRenderedPageBreak/>
        <w:t>Specification</w:t>
      </w:r>
      <w:bookmarkEnd w:id="0"/>
    </w:p>
    <w:p w14:paraId="3E6BBCE8" w14:textId="4D333F31" w:rsidR="00C44890" w:rsidRDefault="00C44890" w:rsidP="00C44890">
      <w:pPr>
        <w:pStyle w:val="Heading3"/>
      </w:pPr>
      <w:bookmarkStart w:id="2" w:name="_Toc293504682"/>
      <w:bookmarkStart w:id="3" w:name="_Toc419729572"/>
      <w:bookmarkStart w:id="4" w:name="_Toc292659306"/>
      <w:r w:rsidRPr="00C44890">
        <w:t>Background</w:t>
      </w:r>
      <w:bookmarkEnd w:id="2"/>
      <w:bookmarkEnd w:id="3"/>
    </w:p>
    <w:p w14:paraId="24A7EEAB" w14:textId="5807F609" w:rsidR="00C44890" w:rsidRPr="00C44890" w:rsidRDefault="003F0316" w:rsidP="00C44890">
      <w:pPr>
        <w:rPr>
          <w:lang w:val="en-GB"/>
        </w:rPr>
      </w:pPr>
      <w:r>
        <w:rPr>
          <w:lang w:val="en-GB"/>
        </w:rPr>
        <w:t>The project was proposed by Beru Island Council to accommodate the need of the People on Beru Island to build a Police Office and Cell to give a better</w:t>
      </w:r>
      <w:r w:rsidR="0007608A">
        <w:rPr>
          <w:lang w:val="en-GB"/>
        </w:rPr>
        <w:t xml:space="preserve"> and safer</w:t>
      </w:r>
      <w:r>
        <w:rPr>
          <w:lang w:val="en-GB"/>
        </w:rPr>
        <w:t xml:space="preserve"> place for the island people. The project is </w:t>
      </w:r>
      <w:r w:rsidR="00942B90">
        <w:rPr>
          <w:lang w:val="en-GB"/>
        </w:rPr>
        <w:t xml:space="preserve">new and </w:t>
      </w:r>
      <w:r>
        <w:rPr>
          <w:lang w:val="en-GB"/>
        </w:rPr>
        <w:t xml:space="preserve">will commence once every part of the process is completed. </w:t>
      </w:r>
    </w:p>
    <w:p w14:paraId="000280F4" w14:textId="1A2FB770" w:rsidR="00C44890" w:rsidRPr="00C44890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 w14:paraId="1460C4C3" w14:textId="4F9D16B9" w:rsidR="00FD76E0" w:rsidRPr="00C44890" w:rsidRDefault="00C44890" w:rsidP="00C44890">
      <w:pPr>
        <w:rPr>
          <w:lang w:val="en-GB"/>
        </w:rPr>
      </w:pPr>
      <w:bookmarkStart w:id="6" w:name="_Toc308102003"/>
      <w:r w:rsidRPr="00C44890">
        <w:rPr>
          <w:lang w:val="en-GB"/>
        </w:rPr>
        <w:t>All supporting documentation must be in English.</w:t>
      </w:r>
      <w:r w:rsidR="0055362B">
        <w:rPr>
          <w:lang w:val="en-GB"/>
        </w:rPr>
        <w:t xml:space="preserve"> Kindly note that the list of </w:t>
      </w:r>
      <w:r w:rsidR="00447397">
        <w:rPr>
          <w:lang w:val="en-GB"/>
        </w:rPr>
        <w:t>requirements</w:t>
      </w:r>
      <w:r w:rsidR="0055362B">
        <w:rPr>
          <w:lang w:val="en-GB"/>
        </w:rPr>
        <w:t xml:space="preserve"> can be found in the </w:t>
      </w:r>
      <w:r w:rsidR="0055362B">
        <w:rPr>
          <w:b/>
          <w:lang w:val="en-GB"/>
        </w:rPr>
        <w:t xml:space="preserve">Instructions on How to Submit Tender </w:t>
      </w:r>
      <w:r w:rsidR="0055362B">
        <w:rPr>
          <w:lang w:val="en-GB"/>
        </w:rPr>
        <w:t xml:space="preserve">template, page 5. </w:t>
      </w:r>
      <w:r w:rsidR="00FD76E0">
        <w:rPr>
          <w:lang w:val="en-GB"/>
        </w:rPr>
        <w:t xml:space="preserve">For the evaluation criteria, please refer to template 5 for full </w:t>
      </w:r>
      <w:r w:rsidR="00FF2746">
        <w:rPr>
          <w:lang w:val="en-GB"/>
        </w:rPr>
        <w:t>information</w:t>
      </w:r>
    </w:p>
    <w:p w14:paraId="17367821" w14:textId="757F7840" w:rsidR="00C44890" w:rsidRDefault="00C44890" w:rsidP="00772E21">
      <w:pPr>
        <w:pStyle w:val="Heading3"/>
      </w:pPr>
      <w:bookmarkStart w:id="7" w:name="_Toc419729578"/>
      <w:bookmarkEnd w:id="6"/>
      <w:r w:rsidRPr="00C44890">
        <w:t>Delivery Time</w:t>
      </w:r>
      <w:bookmarkEnd w:id="7"/>
    </w:p>
    <w:p w14:paraId="36352CC1" w14:textId="740D57D0" w:rsidR="0055362B" w:rsidRPr="0055362B" w:rsidRDefault="0055362B" w:rsidP="0055362B">
      <w:r>
        <w:t xml:space="preserve">Suppliers are required to provide </w:t>
      </w:r>
      <w:r w:rsidR="0052663B">
        <w:t>a</w:t>
      </w:r>
      <w:r>
        <w:t xml:space="preserve"> </w:t>
      </w:r>
      <w:r w:rsidR="00FF2746">
        <w:t xml:space="preserve">comprehensive </w:t>
      </w:r>
      <w:r>
        <w:t>delivery time fram</w:t>
      </w:r>
      <w:r w:rsidR="0052663B">
        <w:t xml:space="preserve">e </w:t>
      </w:r>
      <w:r w:rsidR="00AC5F22">
        <w:t>to the final destination</w:t>
      </w:r>
      <w:r w:rsidR="00204734">
        <w:t xml:space="preserve"> (Beru)</w:t>
      </w:r>
      <w:r w:rsidR="00AC5F22">
        <w:t xml:space="preserve">. </w:t>
      </w:r>
    </w:p>
    <w:bookmarkEnd w:id="4"/>
    <w:bookmarkEnd w:id="5"/>
    <w:p w14:paraId="625DFCD7" w14:textId="43F96A5E" w:rsidR="00C44890" w:rsidRPr="00C44890" w:rsidRDefault="00C44890" w:rsidP="00C44890">
      <w:pPr>
        <w:pStyle w:val="Heading2"/>
      </w:pPr>
      <w:r w:rsidRPr="00C44890">
        <w:t>Description of the Goods</w:t>
      </w:r>
      <w:bookmarkEnd w:id="1"/>
    </w:p>
    <w:p w14:paraId="107815C1" w14:textId="77777777" w:rsidR="00C44890" w:rsidRPr="00C44890" w:rsidRDefault="00C44890" w:rsidP="00C44890">
      <w:pPr>
        <w:rPr>
          <w:i/>
          <w:iCs/>
        </w:rPr>
      </w:pPr>
      <w:r w:rsidRPr="00C44890">
        <w:rPr>
          <w:i/>
          <w:iCs/>
        </w:rPr>
        <w:t>Here, list all items to be Tendered</w:t>
      </w:r>
    </w:p>
    <w:p w14:paraId="69E741C9" w14:textId="77777777" w:rsidR="00C44890" w:rsidRPr="00C44890" w:rsidRDefault="00C44890" w:rsidP="00C44890">
      <w:pPr>
        <w:rPr>
          <w:i/>
          <w:iCs/>
        </w:rPr>
      </w:pPr>
      <w:r w:rsidRPr="00C44890">
        <w:rPr>
          <w:i/>
          <w:iCs/>
        </w:rPr>
        <w:t>(This part may be replaced by a proprietary Supplier description)</w:t>
      </w:r>
    </w:p>
    <w:p w14:paraId="67D3B075" w14:textId="77777777" w:rsidR="00C44890" w:rsidRPr="00C44890" w:rsidRDefault="00C44890" w:rsidP="00C44890"/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044"/>
        <w:gridCol w:w="916"/>
        <w:gridCol w:w="1119"/>
        <w:gridCol w:w="1493"/>
        <w:gridCol w:w="1385"/>
      </w:tblGrid>
      <w:tr w:rsidR="00384D40" w:rsidRPr="00C44890" w14:paraId="7BA20976" w14:textId="59B94A2B" w:rsidTr="002535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384D40" w:rsidRPr="00C44890" w:rsidRDefault="00384D40" w:rsidP="00C44890">
            <w:r w:rsidRPr="00C44890">
              <w:t>Pos.</w:t>
            </w:r>
          </w:p>
        </w:tc>
        <w:tc>
          <w:tcPr>
            <w:tcW w:w="4044" w:type="dxa"/>
          </w:tcPr>
          <w:p w14:paraId="176179CC" w14:textId="77777777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Description</w:t>
            </w:r>
          </w:p>
        </w:tc>
        <w:tc>
          <w:tcPr>
            <w:tcW w:w="916" w:type="dxa"/>
          </w:tcPr>
          <w:p w14:paraId="7B9E24DF" w14:textId="557DECFB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</w:t>
            </w:r>
          </w:p>
        </w:tc>
        <w:tc>
          <w:tcPr>
            <w:tcW w:w="1119" w:type="dxa"/>
          </w:tcPr>
          <w:p w14:paraId="118A40E2" w14:textId="2B9E8697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Number</w:t>
            </w:r>
          </w:p>
        </w:tc>
        <w:tc>
          <w:tcPr>
            <w:tcW w:w="1493" w:type="dxa"/>
          </w:tcPr>
          <w:p w14:paraId="7FE7D34C" w14:textId="558241B6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Delivery Time </w:t>
            </w:r>
            <w:r w:rsidRPr="00C44890">
              <w:t>(to be Tendered)</w:t>
            </w:r>
          </w:p>
        </w:tc>
        <w:tc>
          <w:tcPr>
            <w:tcW w:w="1385" w:type="dxa"/>
          </w:tcPr>
          <w:p w14:paraId="345F2A9D" w14:textId="307D1751" w:rsidR="00384D40" w:rsidRPr="00C44890" w:rsidRDefault="00384D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4890">
              <w:t>Price (to be Tendered)</w:t>
            </w:r>
          </w:p>
        </w:tc>
      </w:tr>
      <w:tr w:rsidR="00384D40" w:rsidRPr="00C44890" w14:paraId="365C314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E2EE445" w14:textId="6DDFDE07" w:rsidR="00384D40" w:rsidRPr="0083247B" w:rsidRDefault="00384D40" w:rsidP="00C44890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7F80C3F" w14:textId="045ADC9F" w:rsidR="00384D40" w:rsidRPr="0083247B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  <w:u w:val="single"/>
              </w:rPr>
            </w:pPr>
            <w:r w:rsidRPr="0083247B">
              <w:rPr>
                <w:b/>
                <w:bCs/>
                <w:iCs/>
                <w:u w:val="single"/>
              </w:rPr>
              <w:t xml:space="preserve">Concrete Works </w:t>
            </w:r>
          </w:p>
        </w:tc>
        <w:tc>
          <w:tcPr>
            <w:tcW w:w="916" w:type="dxa"/>
          </w:tcPr>
          <w:p w14:paraId="38DE3025" w14:textId="77777777" w:rsidR="00384D40" w:rsidRPr="0083247B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1FABD49" w14:textId="6538388C" w:rsidR="00384D40" w:rsidRPr="0083247B" w:rsidRDefault="00384D40" w:rsidP="00D006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B3C385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0494802" w14:textId="77777777" w:rsidR="00384D40" w:rsidRPr="00C44890" w:rsidRDefault="00384D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16033D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0A6E243" w14:textId="148E7FDF" w:rsidR="0083247B" w:rsidRP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4044" w:type="dxa"/>
          </w:tcPr>
          <w:p w14:paraId="7D430020" w14:textId="6D1D19EB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t>40</w:t>
            </w:r>
            <w:r w:rsidRPr="0083247B">
              <w:rPr>
                <w:spacing w:val="-8"/>
              </w:rPr>
              <w:t xml:space="preserve"> </w:t>
            </w:r>
            <w:r w:rsidRPr="0083247B">
              <w:t>kg</w:t>
            </w:r>
            <w:r w:rsidRPr="0083247B">
              <w:rPr>
                <w:spacing w:val="-5"/>
              </w:rPr>
              <w:t xml:space="preserve"> </w:t>
            </w:r>
            <w:r w:rsidRPr="0083247B">
              <w:t>cement</w:t>
            </w:r>
            <w:r w:rsidRPr="0083247B">
              <w:rPr>
                <w:spacing w:val="-6"/>
              </w:rPr>
              <w:t xml:space="preserve"> </w:t>
            </w:r>
            <w:r w:rsidRPr="0083247B">
              <w:t>for</w:t>
            </w:r>
            <w:r w:rsidRPr="0083247B">
              <w:rPr>
                <w:spacing w:val="-5"/>
              </w:rPr>
              <w:t xml:space="preserve"> </w:t>
            </w:r>
            <w:r w:rsidRPr="0083247B">
              <w:t>slab,</w:t>
            </w:r>
            <w:r w:rsidRPr="0083247B">
              <w:rPr>
                <w:spacing w:val="-6"/>
              </w:rPr>
              <w:t xml:space="preserve"> </w:t>
            </w:r>
            <w:r w:rsidRPr="0083247B">
              <w:t>lintel,</w:t>
            </w:r>
            <w:r w:rsidRPr="0083247B">
              <w:rPr>
                <w:spacing w:val="-5"/>
              </w:rPr>
              <w:t xml:space="preserve"> </w:t>
            </w:r>
            <w:r w:rsidRPr="0083247B">
              <w:t>beam,</w:t>
            </w:r>
            <w:r w:rsidRPr="0083247B">
              <w:rPr>
                <w:spacing w:val="-7"/>
              </w:rPr>
              <w:t xml:space="preserve"> </w:t>
            </w:r>
            <w:r w:rsidRPr="0083247B">
              <w:t>block</w:t>
            </w:r>
            <w:r w:rsidRPr="0083247B">
              <w:rPr>
                <w:spacing w:val="-4"/>
              </w:rPr>
              <w:t xml:space="preserve"> </w:t>
            </w:r>
            <w:r w:rsidRPr="0083247B">
              <w:t>grout</w:t>
            </w:r>
            <w:r w:rsidRPr="0083247B">
              <w:rPr>
                <w:spacing w:val="-6"/>
              </w:rPr>
              <w:t xml:space="preserve"> </w:t>
            </w:r>
            <w:r w:rsidRPr="0083247B">
              <w:t>and</w:t>
            </w:r>
            <w:r w:rsidRPr="0083247B">
              <w:rPr>
                <w:spacing w:val="-5"/>
              </w:rPr>
              <w:t xml:space="preserve"> </w:t>
            </w:r>
            <w:r w:rsidRPr="0083247B">
              <w:rPr>
                <w:spacing w:val="-2"/>
              </w:rPr>
              <w:t>sceeding</w:t>
            </w:r>
          </w:p>
        </w:tc>
        <w:tc>
          <w:tcPr>
            <w:tcW w:w="916" w:type="dxa"/>
          </w:tcPr>
          <w:p w14:paraId="38905CD5" w14:textId="6FBFF05C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 w:rsidRPr="0083247B">
              <w:rPr>
                <w:spacing w:val="-4"/>
              </w:rPr>
              <w:t>bags</w:t>
            </w:r>
          </w:p>
        </w:tc>
        <w:tc>
          <w:tcPr>
            <w:tcW w:w="1119" w:type="dxa"/>
          </w:tcPr>
          <w:p w14:paraId="0E68B906" w14:textId="6D9C77D6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rPr>
                <w:spacing w:val="-5"/>
              </w:rPr>
              <w:t>144</w:t>
            </w:r>
          </w:p>
        </w:tc>
        <w:tc>
          <w:tcPr>
            <w:tcW w:w="1493" w:type="dxa"/>
          </w:tcPr>
          <w:p w14:paraId="628ED62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CBA47C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1AFB8B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5231B7B" w14:textId="491034B3" w:rsidR="0083247B" w:rsidRP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4044" w:type="dxa"/>
          </w:tcPr>
          <w:p w14:paraId="3EE2132D" w14:textId="04247BC5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83247B">
              <w:rPr>
                <w:spacing w:val="-2"/>
              </w:rPr>
              <w:t>Polythene</w:t>
            </w:r>
          </w:p>
        </w:tc>
        <w:tc>
          <w:tcPr>
            <w:tcW w:w="916" w:type="dxa"/>
          </w:tcPr>
          <w:p w14:paraId="5D2483F8" w14:textId="06ACF229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rPr>
                <w:spacing w:val="-4"/>
              </w:rPr>
              <w:t>roll</w:t>
            </w:r>
          </w:p>
        </w:tc>
        <w:tc>
          <w:tcPr>
            <w:tcW w:w="1119" w:type="dxa"/>
          </w:tcPr>
          <w:p w14:paraId="020688DB" w14:textId="33D2CE36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rPr>
                <w:spacing w:val="-10"/>
              </w:rPr>
              <w:t>2</w:t>
            </w:r>
          </w:p>
        </w:tc>
        <w:tc>
          <w:tcPr>
            <w:tcW w:w="1493" w:type="dxa"/>
          </w:tcPr>
          <w:p w14:paraId="4FBCF56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F20357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66FB4E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9F42983" w14:textId="74C44BE3" w:rsidR="0083247B" w:rsidRP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36E96F57" w14:textId="0F25A731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rPr>
                <w:b/>
                <w:spacing w:val="-2"/>
                <w:u w:val="single"/>
              </w:rPr>
              <w:t>Formwork</w:t>
            </w:r>
          </w:p>
        </w:tc>
        <w:tc>
          <w:tcPr>
            <w:tcW w:w="916" w:type="dxa"/>
          </w:tcPr>
          <w:p w14:paraId="3EE73533" w14:textId="328BBF7E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46133E6" w14:textId="363E238F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1010C97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F0E661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3F172D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15D3127" w14:textId="030ED75B" w:rsidR="0083247B" w:rsidRP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4044" w:type="dxa"/>
          </w:tcPr>
          <w:p w14:paraId="2F336A67" w14:textId="1F7ECBEE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t>Formply</w:t>
            </w:r>
            <w:r w:rsidRPr="0083247B">
              <w:rPr>
                <w:spacing w:val="-12"/>
              </w:rPr>
              <w:t xml:space="preserve"> </w:t>
            </w:r>
            <w:r w:rsidRPr="0083247B">
              <w:t>1</w:t>
            </w:r>
            <w:r w:rsidRPr="0083247B">
              <w:rPr>
                <w:spacing w:val="-4"/>
              </w:rPr>
              <w:t xml:space="preserve"> inch</w:t>
            </w:r>
          </w:p>
        </w:tc>
        <w:tc>
          <w:tcPr>
            <w:tcW w:w="916" w:type="dxa"/>
          </w:tcPr>
          <w:p w14:paraId="1CDECB57" w14:textId="76F3FE39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rPr>
                <w:spacing w:val="-5"/>
              </w:rPr>
              <w:t>sht</w:t>
            </w:r>
          </w:p>
        </w:tc>
        <w:tc>
          <w:tcPr>
            <w:tcW w:w="1119" w:type="dxa"/>
          </w:tcPr>
          <w:p w14:paraId="6285C4F6" w14:textId="2FAE1FC6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rPr>
                <w:spacing w:val="-5"/>
              </w:rPr>
              <w:t>16</w:t>
            </w:r>
          </w:p>
        </w:tc>
        <w:tc>
          <w:tcPr>
            <w:tcW w:w="1493" w:type="dxa"/>
          </w:tcPr>
          <w:p w14:paraId="40E1FF8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9141EE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D848BE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979754" w14:textId="6B687940" w:rsidR="0083247B" w:rsidRP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4044" w:type="dxa"/>
          </w:tcPr>
          <w:p w14:paraId="09952E83" w14:textId="6478BBD1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83247B">
              <w:t>Timber</w:t>
            </w:r>
            <w:r w:rsidRPr="0083247B">
              <w:rPr>
                <w:spacing w:val="-7"/>
              </w:rPr>
              <w:t xml:space="preserve"> </w:t>
            </w:r>
            <w:r w:rsidRPr="0083247B">
              <w:t>pine</w:t>
            </w:r>
            <w:r w:rsidRPr="0083247B">
              <w:rPr>
                <w:spacing w:val="-4"/>
              </w:rPr>
              <w:t xml:space="preserve"> </w:t>
            </w:r>
            <w:r w:rsidRPr="0083247B">
              <w:rPr>
                <w:spacing w:val="-2"/>
              </w:rPr>
              <w:t>50x50mm</w:t>
            </w:r>
          </w:p>
        </w:tc>
        <w:tc>
          <w:tcPr>
            <w:tcW w:w="916" w:type="dxa"/>
          </w:tcPr>
          <w:p w14:paraId="63AB27A0" w14:textId="06CA36B8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rPr>
                <w:spacing w:val="-4"/>
              </w:rPr>
              <w:t>leng</w:t>
            </w:r>
          </w:p>
        </w:tc>
        <w:tc>
          <w:tcPr>
            <w:tcW w:w="1119" w:type="dxa"/>
          </w:tcPr>
          <w:p w14:paraId="3B260586" w14:textId="16A1D2A4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3247B">
              <w:rPr>
                <w:spacing w:val="-5"/>
              </w:rPr>
              <w:t>13</w:t>
            </w:r>
          </w:p>
        </w:tc>
        <w:tc>
          <w:tcPr>
            <w:tcW w:w="1493" w:type="dxa"/>
          </w:tcPr>
          <w:p w14:paraId="3CAEA66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332E5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561375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72C9B10" w14:textId="7904121F" w:rsidR="0083247B" w:rsidRP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45459432" w14:textId="15E81C0B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pacing w:val="-2"/>
                <w:sz w:val="21"/>
                <w:u w:val="single"/>
              </w:rPr>
              <w:t>Reinforcement</w:t>
            </w:r>
          </w:p>
        </w:tc>
        <w:tc>
          <w:tcPr>
            <w:tcW w:w="916" w:type="dxa"/>
          </w:tcPr>
          <w:p w14:paraId="226A50AB" w14:textId="18A7BC97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195324C6" w14:textId="75FAA4F9" w:rsidR="0083247B" w:rsidRP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25B674E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3AFABD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5852E0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38BA77F" w14:textId="2200792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4044" w:type="dxa"/>
          </w:tcPr>
          <w:p w14:paraId="7FA58D46" w14:textId="0488816E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Arc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Fabric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mesh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wire</w:t>
            </w:r>
            <w:r>
              <w:rPr>
                <w:spacing w:val="44"/>
                <w:sz w:val="21"/>
              </w:rPr>
              <w:t xml:space="preserve"> </w:t>
            </w:r>
            <w:r>
              <w:rPr>
                <w:sz w:val="21"/>
              </w:rPr>
              <w:t>5.5mx2.13m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(59m2)</w:t>
            </w:r>
          </w:p>
        </w:tc>
        <w:tc>
          <w:tcPr>
            <w:tcW w:w="916" w:type="dxa"/>
          </w:tcPr>
          <w:p w14:paraId="60097B48" w14:textId="03DA0B9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sht</w:t>
            </w:r>
          </w:p>
        </w:tc>
        <w:tc>
          <w:tcPr>
            <w:tcW w:w="1119" w:type="dxa"/>
          </w:tcPr>
          <w:p w14:paraId="0D29A3FA" w14:textId="5EFC57C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493" w:type="dxa"/>
          </w:tcPr>
          <w:p w14:paraId="118476E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1D14D0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D2519D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25DBF12" w14:textId="0733882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4044" w:type="dxa"/>
          </w:tcPr>
          <w:p w14:paraId="7177F67E" w14:textId="11C07404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Rod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16mm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Reinforcing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6m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length(6m)</w:t>
            </w:r>
          </w:p>
        </w:tc>
        <w:tc>
          <w:tcPr>
            <w:tcW w:w="916" w:type="dxa"/>
          </w:tcPr>
          <w:p w14:paraId="2141920D" w14:textId="1F2F878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223841A0" w14:textId="7D70451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633A68B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D053A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D32A84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8B6953A" w14:textId="5EFC387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4044" w:type="dxa"/>
          </w:tcPr>
          <w:p w14:paraId="7F87A683" w14:textId="5716D8B8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Rod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10mm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Reinforcing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bar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6m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length(434m)</w:t>
            </w:r>
          </w:p>
        </w:tc>
        <w:tc>
          <w:tcPr>
            <w:tcW w:w="916" w:type="dxa"/>
          </w:tcPr>
          <w:p w14:paraId="13C2B2FD" w14:textId="2284FD9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120BE4A2" w14:textId="6300344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80</w:t>
            </w:r>
          </w:p>
        </w:tc>
        <w:tc>
          <w:tcPr>
            <w:tcW w:w="1493" w:type="dxa"/>
          </w:tcPr>
          <w:p w14:paraId="6D4EC3D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1BBD04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D69D7B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2CD311" w14:textId="0D0EC1FD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lastRenderedPageBreak/>
              <w:t>8</w:t>
            </w:r>
          </w:p>
        </w:tc>
        <w:tc>
          <w:tcPr>
            <w:tcW w:w="4044" w:type="dxa"/>
          </w:tcPr>
          <w:p w14:paraId="07AA04DA" w14:textId="19E3A0FB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Rod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12mm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Reinforcing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bar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6m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length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(167m)</w:t>
            </w:r>
          </w:p>
        </w:tc>
        <w:tc>
          <w:tcPr>
            <w:tcW w:w="916" w:type="dxa"/>
          </w:tcPr>
          <w:p w14:paraId="11AF54A3" w14:textId="4CA36E5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2088D239" w14:textId="34CCB91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31</w:t>
            </w:r>
          </w:p>
        </w:tc>
        <w:tc>
          <w:tcPr>
            <w:tcW w:w="1493" w:type="dxa"/>
          </w:tcPr>
          <w:p w14:paraId="3BF5A2E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78769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E66B2E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D4A65B3" w14:textId="0A34C67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4044" w:type="dxa"/>
          </w:tcPr>
          <w:p w14:paraId="4A2C3ABA" w14:textId="2CE4F3F5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Rod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6mm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Reinforcing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bar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6m</w:t>
            </w:r>
            <w:r>
              <w:rPr>
                <w:spacing w:val="-2"/>
                <w:sz w:val="21"/>
              </w:rPr>
              <w:t xml:space="preserve"> length(284m)</w:t>
            </w:r>
          </w:p>
        </w:tc>
        <w:tc>
          <w:tcPr>
            <w:tcW w:w="916" w:type="dxa"/>
          </w:tcPr>
          <w:p w14:paraId="7A72A793" w14:textId="666FC09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1DD5BBFA" w14:textId="683D333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52</w:t>
            </w:r>
          </w:p>
        </w:tc>
        <w:tc>
          <w:tcPr>
            <w:tcW w:w="1493" w:type="dxa"/>
          </w:tcPr>
          <w:p w14:paraId="2B99277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D8B91D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771438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BFF6C84" w14:textId="1FFB9401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0F2E2E3" w14:textId="2EE86F08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Metal</w:t>
            </w:r>
            <w:r>
              <w:rPr>
                <w:rFonts w:ascii="Arial"/>
                <w:b/>
                <w:spacing w:val="-6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  <w:u w:val="single"/>
              </w:rPr>
              <w:t>Work</w:t>
            </w:r>
          </w:p>
        </w:tc>
        <w:tc>
          <w:tcPr>
            <w:tcW w:w="916" w:type="dxa"/>
          </w:tcPr>
          <w:p w14:paraId="08666208" w14:textId="5F246DC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10F6FDA1" w14:textId="1394A39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E6CB0D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AC8765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E22CFE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1841C73" w14:textId="1D65C0E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4044" w:type="dxa"/>
          </w:tcPr>
          <w:p w14:paraId="54443D32" w14:textId="25F8654B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100x100mm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square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tube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metal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door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window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jamb and header </w:t>
            </w:r>
          </w:p>
        </w:tc>
        <w:tc>
          <w:tcPr>
            <w:tcW w:w="916" w:type="dxa"/>
          </w:tcPr>
          <w:p w14:paraId="4A45B594" w14:textId="4552AA7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58EC83B3" w14:textId="0F6358C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493" w:type="dxa"/>
          </w:tcPr>
          <w:p w14:paraId="0485506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96977B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CDFE38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B1FF52E" w14:textId="23E584C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4044" w:type="dxa"/>
          </w:tcPr>
          <w:p w14:paraId="440DE1CB" w14:textId="71508155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Welding rod 2.5mm</w:t>
            </w:r>
          </w:p>
        </w:tc>
        <w:tc>
          <w:tcPr>
            <w:tcW w:w="916" w:type="dxa"/>
          </w:tcPr>
          <w:p w14:paraId="7B6C1DAD" w14:textId="387E93F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639BFACA" w14:textId="6AFE33F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71F1139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88A4E0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7C64C1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EB47F70" w14:textId="2705011F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D89BCD5" w14:textId="351CFD3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Timber</w:t>
            </w:r>
            <w:r>
              <w:rPr>
                <w:rFonts w:ascii="Arial"/>
                <w:b/>
                <w:spacing w:val="-13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  <w:u w:val="single"/>
              </w:rPr>
              <w:t>Works</w:t>
            </w:r>
          </w:p>
        </w:tc>
        <w:tc>
          <w:tcPr>
            <w:tcW w:w="916" w:type="dxa"/>
          </w:tcPr>
          <w:p w14:paraId="6538807B" w14:textId="7114AAF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81E2CB8" w14:textId="514221B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8A6538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FE037B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DAC2D1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4DD7E60" w14:textId="724F0A22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4044" w:type="dxa"/>
          </w:tcPr>
          <w:p w14:paraId="2046270E" w14:textId="342A5F46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200x25mm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fascia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board</w:t>
            </w:r>
          </w:p>
        </w:tc>
        <w:tc>
          <w:tcPr>
            <w:tcW w:w="916" w:type="dxa"/>
          </w:tcPr>
          <w:p w14:paraId="4BF3385E" w14:textId="5895E0C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3E55196E" w14:textId="08DD6F7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1493" w:type="dxa"/>
          </w:tcPr>
          <w:p w14:paraId="61BD668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A13338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580AF3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BC41BE9" w14:textId="3042B082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4044" w:type="dxa"/>
          </w:tcPr>
          <w:p w14:paraId="5D6FBBDE" w14:textId="320ADA8A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100x50mm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timber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pine</w:t>
            </w:r>
          </w:p>
        </w:tc>
        <w:tc>
          <w:tcPr>
            <w:tcW w:w="916" w:type="dxa"/>
          </w:tcPr>
          <w:p w14:paraId="6C3218AF" w14:textId="656EA89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2287282A" w14:textId="6146752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65</w:t>
            </w:r>
          </w:p>
        </w:tc>
        <w:tc>
          <w:tcPr>
            <w:tcW w:w="1493" w:type="dxa"/>
          </w:tcPr>
          <w:p w14:paraId="361C980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201AE1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5D7E2A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25CEA8C" w14:textId="2FA7B22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4044" w:type="dxa"/>
          </w:tcPr>
          <w:p w14:paraId="019EE4A4" w14:textId="67086FBE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50x25mm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timber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pine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moulded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skirting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(rip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150x25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50x25)</w:t>
            </w:r>
          </w:p>
        </w:tc>
        <w:tc>
          <w:tcPr>
            <w:tcW w:w="916" w:type="dxa"/>
          </w:tcPr>
          <w:p w14:paraId="22156F3B" w14:textId="49B3B66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47B60AA5" w14:textId="0E6A246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2DC3361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4FE964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46354C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5DFFD9" w14:textId="4027559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4044" w:type="dxa"/>
          </w:tcPr>
          <w:p w14:paraId="662CEB44" w14:textId="19025A3C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>
              <w:rPr>
                <w:sz w:val="21"/>
              </w:rPr>
              <w:t>50x25mm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bird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batten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(rip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150x25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50x25)</w:t>
            </w:r>
          </w:p>
        </w:tc>
        <w:tc>
          <w:tcPr>
            <w:tcW w:w="916" w:type="dxa"/>
          </w:tcPr>
          <w:p w14:paraId="0F1A3938" w14:textId="0A4C5DB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644A7BD3" w14:textId="2EB48FA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42</w:t>
            </w:r>
          </w:p>
        </w:tc>
        <w:tc>
          <w:tcPr>
            <w:tcW w:w="1493" w:type="dxa"/>
          </w:tcPr>
          <w:p w14:paraId="187D2B9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FEF75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8CBC15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D24AEB0" w14:textId="7BC7084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4044" w:type="dxa"/>
          </w:tcPr>
          <w:p w14:paraId="134E691C" w14:textId="5FF890ED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20x20mm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timber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pine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(rip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150x25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-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50x25)</w:t>
            </w:r>
          </w:p>
        </w:tc>
        <w:tc>
          <w:tcPr>
            <w:tcW w:w="916" w:type="dxa"/>
          </w:tcPr>
          <w:p w14:paraId="53F96E4B" w14:textId="5DDCACF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4223227A" w14:textId="75E4438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58EE6AD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D86007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BCDE4F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D9A31E8" w14:textId="1210AEC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4044" w:type="dxa"/>
          </w:tcPr>
          <w:p w14:paraId="7F798C76" w14:textId="50FFEDBB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Timber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louver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gable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6x2</w:t>
            </w:r>
          </w:p>
        </w:tc>
        <w:tc>
          <w:tcPr>
            <w:tcW w:w="916" w:type="dxa"/>
          </w:tcPr>
          <w:p w14:paraId="2F3080AE" w14:textId="05500EA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750E7C61" w14:textId="6B4EEFD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47C69CA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73D56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42FBBB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23014D1" w14:textId="37EA1831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4044" w:type="dxa"/>
          </w:tcPr>
          <w:p w14:paraId="699B7DC6" w14:textId="4E53D668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7956">
              <w:rPr>
                <w:sz w:val="21"/>
              </w:rPr>
              <w:t xml:space="preserve">200x50mm timber pine for top plate </w:t>
            </w:r>
          </w:p>
        </w:tc>
        <w:tc>
          <w:tcPr>
            <w:tcW w:w="916" w:type="dxa"/>
          </w:tcPr>
          <w:p w14:paraId="1962EF81" w14:textId="015542C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7956"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0D350BB2" w14:textId="3EEE99F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37956">
              <w:rPr>
                <w:spacing w:val="-10"/>
                <w:sz w:val="21"/>
              </w:rPr>
              <w:t>7</w:t>
            </w:r>
          </w:p>
        </w:tc>
        <w:tc>
          <w:tcPr>
            <w:tcW w:w="1493" w:type="dxa"/>
          </w:tcPr>
          <w:p w14:paraId="470E5B5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CD2205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4AD203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2DFE47" w14:textId="10800A32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4044" w:type="dxa"/>
          </w:tcPr>
          <w:p w14:paraId="3680A48A" w14:textId="629566E1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 xml:space="preserve">50x50mm timber pine for ceiling noggings </w:t>
            </w:r>
          </w:p>
        </w:tc>
        <w:tc>
          <w:tcPr>
            <w:tcW w:w="916" w:type="dxa"/>
          </w:tcPr>
          <w:p w14:paraId="013B6836" w14:textId="1898BC5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00350533" w14:textId="367E90C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45</w:t>
            </w:r>
          </w:p>
        </w:tc>
        <w:tc>
          <w:tcPr>
            <w:tcW w:w="1493" w:type="dxa"/>
          </w:tcPr>
          <w:p w14:paraId="0D15187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D57999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19F51C2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7E19ECA" w14:textId="453D1737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359576E9" w14:textId="6FEF50F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Dressed</w:t>
            </w:r>
            <w:r>
              <w:rPr>
                <w:rFonts w:ascii="Arial"/>
                <w:b/>
                <w:spacing w:val="-14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  <w:u w:val="single"/>
              </w:rPr>
              <w:t>Timber</w:t>
            </w:r>
          </w:p>
        </w:tc>
        <w:tc>
          <w:tcPr>
            <w:tcW w:w="916" w:type="dxa"/>
          </w:tcPr>
          <w:p w14:paraId="74B97F8B" w14:textId="507F9A5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41FFA615" w14:textId="1BCE32C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7933A8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3886F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DFC12C2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182A3F5" w14:textId="65AA89B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4044" w:type="dxa"/>
          </w:tcPr>
          <w:p w14:paraId="5BD8B316" w14:textId="4B01FDAE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200x50mm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dressed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dakua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header,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mullion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sill</w:t>
            </w:r>
          </w:p>
        </w:tc>
        <w:tc>
          <w:tcPr>
            <w:tcW w:w="916" w:type="dxa"/>
          </w:tcPr>
          <w:p w14:paraId="235B3EF7" w14:textId="266DD00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7E8B59C0" w14:textId="5DD38CB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1493" w:type="dxa"/>
          </w:tcPr>
          <w:p w14:paraId="42FF1AA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FAE54E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AC28A4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E01F2EF" w14:textId="7E431C0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4044" w:type="dxa"/>
          </w:tcPr>
          <w:p w14:paraId="2BD1BBC7" w14:textId="17CB1ED5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100x50mm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dressed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dakua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door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window</w:t>
            </w:r>
            <w:r>
              <w:rPr>
                <w:spacing w:val="4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head and jamb </w:t>
            </w:r>
          </w:p>
        </w:tc>
        <w:tc>
          <w:tcPr>
            <w:tcW w:w="916" w:type="dxa"/>
          </w:tcPr>
          <w:p w14:paraId="523AE343" w14:textId="666A81A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281D8C00" w14:textId="1EFBFCC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9</w:t>
            </w:r>
          </w:p>
        </w:tc>
        <w:tc>
          <w:tcPr>
            <w:tcW w:w="1493" w:type="dxa"/>
          </w:tcPr>
          <w:p w14:paraId="1090932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569E6A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8D687B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2755A7E" w14:textId="6CC65442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0B1D4B4D" w14:textId="7D7DED68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>
              <w:rPr>
                <w:rFonts w:ascii="Arial"/>
                <w:b/>
                <w:spacing w:val="-2"/>
                <w:sz w:val="21"/>
                <w:u w:val="single"/>
              </w:rPr>
              <w:t>Tiles</w:t>
            </w:r>
          </w:p>
        </w:tc>
        <w:tc>
          <w:tcPr>
            <w:tcW w:w="916" w:type="dxa"/>
          </w:tcPr>
          <w:p w14:paraId="421AC256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DDE6CEF" w14:textId="382D6F7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5906143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428AE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76B873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5837A04" w14:textId="6E252483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1FEC92CB" w14:textId="6309A205" w:rsidR="0083247B" w:rsidRPr="002E2E8E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pacing w:val="-2"/>
                <w:sz w:val="21"/>
                <w:u w:val="single"/>
              </w:rPr>
              <w:t>Floor</w:t>
            </w:r>
          </w:p>
        </w:tc>
        <w:tc>
          <w:tcPr>
            <w:tcW w:w="916" w:type="dxa"/>
          </w:tcPr>
          <w:p w14:paraId="2AFEDA73" w14:textId="67C465D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51C83715" w14:textId="3A2CE7C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8F6097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1D5856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1CC2EA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0439669" w14:textId="5391B12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4044" w:type="dxa"/>
          </w:tcPr>
          <w:p w14:paraId="3BEDDDD0" w14:textId="039981BF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300x300mm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ceramiic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floor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tile</w:t>
            </w:r>
          </w:p>
        </w:tc>
        <w:tc>
          <w:tcPr>
            <w:tcW w:w="916" w:type="dxa"/>
          </w:tcPr>
          <w:p w14:paraId="79D3FA3C" w14:textId="33132D6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box</w:t>
            </w:r>
          </w:p>
        </w:tc>
        <w:tc>
          <w:tcPr>
            <w:tcW w:w="1119" w:type="dxa"/>
          </w:tcPr>
          <w:p w14:paraId="2F6339B9" w14:textId="01C1273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25</w:t>
            </w:r>
          </w:p>
        </w:tc>
        <w:tc>
          <w:tcPr>
            <w:tcW w:w="1493" w:type="dxa"/>
          </w:tcPr>
          <w:p w14:paraId="0CAA492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BC5E41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A3AC77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3239B41" w14:textId="74EFCEE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4044" w:type="dxa"/>
          </w:tcPr>
          <w:p w14:paraId="4807F3B7" w14:textId="6A0AA400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Vinyle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tile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300x300mm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(4.5m2/box)</w:t>
            </w:r>
          </w:p>
        </w:tc>
        <w:tc>
          <w:tcPr>
            <w:tcW w:w="916" w:type="dxa"/>
          </w:tcPr>
          <w:p w14:paraId="5F63E857" w14:textId="35427C3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box</w:t>
            </w:r>
          </w:p>
        </w:tc>
        <w:tc>
          <w:tcPr>
            <w:tcW w:w="1119" w:type="dxa"/>
          </w:tcPr>
          <w:p w14:paraId="741D8AEB" w14:textId="52A4A0F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493" w:type="dxa"/>
          </w:tcPr>
          <w:p w14:paraId="2C67589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BECFE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354CD6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72BE96" w14:textId="180B93A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4044" w:type="dxa"/>
          </w:tcPr>
          <w:p w14:paraId="7B063131" w14:textId="10BF68FD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Adhesive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vinyle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tile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liters</w:t>
            </w:r>
          </w:p>
        </w:tc>
        <w:tc>
          <w:tcPr>
            <w:tcW w:w="916" w:type="dxa"/>
          </w:tcPr>
          <w:p w14:paraId="0B8E9EFA" w14:textId="1A2B7C2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tin</w:t>
            </w:r>
          </w:p>
        </w:tc>
        <w:tc>
          <w:tcPr>
            <w:tcW w:w="1119" w:type="dxa"/>
          </w:tcPr>
          <w:p w14:paraId="379A278D" w14:textId="1147315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2FEC24B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14947D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AF1EB0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618585" w14:textId="16E9E17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4044" w:type="dxa"/>
          </w:tcPr>
          <w:p w14:paraId="724BF81C" w14:textId="733BFD5D" w:rsidR="0083247B" w:rsidRPr="004836D5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Ceremic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wall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tile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150x50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(2m2/box</w:t>
            </w:r>
          </w:p>
        </w:tc>
        <w:tc>
          <w:tcPr>
            <w:tcW w:w="916" w:type="dxa"/>
          </w:tcPr>
          <w:p w14:paraId="2EA35FFB" w14:textId="5F73CC2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box</w:t>
            </w:r>
          </w:p>
        </w:tc>
        <w:tc>
          <w:tcPr>
            <w:tcW w:w="1119" w:type="dxa"/>
          </w:tcPr>
          <w:p w14:paraId="677A3E3C" w14:textId="786CA9B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1493" w:type="dxa"/>
          </w:tcPr>
          <w:p w14:paraId="57B2828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645484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40C425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0250EEC" w14:textId="1D214E93" w:rsidR="0083247B" w:rsidRPr="00663CBC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4044" w:type="dxa"/>
          </w:tcPr>
          <w:p w14:paraId="48BA48A1" w14:textId="7BB6F936" w:rsidR="0083247B" w:rsidRPr="00663CBC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Adhesive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ceremic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tile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20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kilos</w:t>
            </w:r>
          </w:p>
        </w:tc>
        <w:tc>
          <w:tcPr>
            <w:tcW w:w="916" w:type="dxa"/>
          </w:tcPr>
          <w:p w14:paraId="14142546" w14:textId="35838E05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bag</w:t>
            </w:r>
          </w:p>
        </w:tc>
        <w:tc>
          <w:tcPr>
            <w:tcW w:w="1119" w:type="dxa"/>
          </w:tcPr>
          <w:p w14:paraId="2D811A9C" w14:textId="12EC23F8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493" w:type="dxa"/>
          </w:tcPr>
          <w:p w14:paraId="4CE6AF8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8E7EA1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71A970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BB100E7" w14:textId="4B1240A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4044" w:type="dxa"/>
          </w:tcPr>
          <w:p w14:paraId="207C6613" w14:textId="082CA5E2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Grout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20kg</w:t>
            </w:r>
          </w:p>
        </w:tc>
        <w:tc>
          <w:tcPr>
            <w:tcW w:w="916" w:type="dxa"/>
          </w:tcPr>
          <w:p w14:paraId="207F62BC" w14:textId="33E478D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bag</w:t>
            </w:r>
          </w:p>
        </w:tc>
        <w:tc>
          <w:tcPr>
            <w:tcW w:w="1119" w:type="dxa"/>
          </w:tcPr>
          <w:p w14:paraId="5F64BDAB" w14:textId="5EFC8A4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36CD300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8B7328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1257AE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B5BAEB" w14:textId="29BDE10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4044" w:type="dxa"/>
          </w:tcPr>
          <w:p w14:paraId="0DD0828B" w14:textId="1950914B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Allow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tile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spacer</w:t>
            </w:r>
          </w:p>
        </w:tc>
        <w:tc>
          <w:tcPr>
            <w:tcW w:w="916" w:type="dxa"/>
          </w:tcPr>
          <w:p w14:paraId="38056C65" w14:textId="42E2AE2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pkt</w:t>
            </w:r>
          </w:p>
        </w:tc>
        <w:tc>
          <w:tcPr>
            <w:tcW w:w="1119" w:type="dxa"/>
          </w:tcPr>
          <w:p w14:paraId="132CD8AE" w14:textId="0D3F178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3A8137F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A4C034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9558D1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C44D129" w14:textId="5657DAA9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718FE04" w14:textId="48778E2F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pacing w:val="-2"/>
                <w:sz w:val="21"/>
                <w:u w:val="single"/>
              </w:rPr>
              <w:t>Ceiling</w:t>
            </w:r>
          </w:p>
        </w:tc>
        <w:tc>
          <w:tcPr>
            <w:tcW w:w="916" w:type="dxa"/>
          </w:tcPr>
          <w:p w14:paraId="0E59A4D2" w14:textId="40E7059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4D5BD69" w14:textId="783C6B2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6D05CC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28527D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1F5816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3FC38D2" w14:textId="38AB8D3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29</w:t>
            </w:r>
          </w:p>
        </w:tc>
        <w:tc>
          <w:tcPr>
            <w:tcW w:w="4044" w:type="dxa"/>
          </w:tcPr>
          <w:p w14:paraId="5E1CB0CC" w14:textId="2D96749F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NZ"/>
              </w:rPr>
            </w:pPr>
            <w:r>
              <w:rPr>
                <w:sz w:val="21"/>
              </w:rPr>
              <w:t>Plywood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lining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ceiling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noggings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(4.5mm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thick)</w:t>
            </w:r>
          </w:p>
        </w:tc>
        <w:tc>
          <w:tcPr>
            <w:tcW w:w="916" w:type="dxa"/>
          </w:tcPr>
          <w:p w14:paraId="5A15B0F5" w14:textId="0004BF8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shts</w:t>
            </w:r>
          </w:p>
        </w:tc>
        <w:tc>
          <w:tcPr>
            <w:tcW w:w="1119" w:type="dxa"/>
          </w:tcPr>
          <w:p w14:paraId="0DB7688A" w14:textId="513511C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18</w:t>
            </w:r>
          </w:p>
        </w:tc>
        <w:tc>
          <w:tcPr>
            <w:tcW w:w="1493" w:type="dxa"/>
          </w:tcPr>
          <w:p w14:paraId="5032353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130A34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31F99F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1B34B0" w14:textId="069B67F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lastRenderedPageBreak/>
              <w:t>30</w:t>
            </w:r>
          </w:p>
        </w:tc>
        <w:tc>
          <w:tcPr>
            <w:tcW w:w="4044" w:type="dxa"/>
          </w:tcPr>
          <w:p w14:paraId="50C10D4B" w14:textId="7BF8212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Plywood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lining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soffit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cladding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(4.5mm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thick)</w:t>
            </w:r>
          </w:p>
        </w:tc>
        <w:tc>
          <w:tcPr>
            <w:tcW w:w="916" w:type="dxa"/>
          </w:tcPr>
          <w:p w14:paraId="656EB12C" w14:textId="791C309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shts</w:t>
            </w:r>
          </w:p>
        </w:tc>
        <w:tc>
          <w:tcPr>
            <w:tcW w:w="1119" w:type="dxa"/>
          </w:tcPr>
          <w:p w14:paraId="1927C96B" w14:textId="49816B9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2666D92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A65BE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4B9F212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B55248C" w14:textId="375F1F7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31</w:t>
            </w:r>
          </w:p>
        </w:tc>
        <w:tc>
          <w:tcPr>
            <w:tcW w:w="4044" w:type="dxa"/>
          </w:tcPr>
          <w:p w14:paraId="6C67FD4D" w14:textId="0508A1F9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12mm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plywood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gusset</w:t>
            </w:r>
          </w:p>
        </w:tc>
        <w:tc>
          <w:tcPr>
            <w:tcW w:w="916" w:type="dxa"/>
          </w:tcPr>
          <w:p w14:paraId="4477FE32" w14:textId="373A907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shts</w:t>
            </w:r>
          </w:p>
        </w:tc>
        <w:tc>
          <w:tcPr>
            <w:tcW w:w="1119" w:type="dxa"/>
          </w:tcPr>
          <w:p w14:paraId="6C6D6922" w14:textId="5CC427B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3C67286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C86A6C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B624BD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8283D09" w14:textId="3D8C5C0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  <w:tc>
          <w:tcPr>
            <w:tcW w:w="4044" w:type="dxa"/>
          </w:tcPr>
          <w:p w14:paraId="3ABA7416" w14:textId="6C34DAE4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Fabric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Mesh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wire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ceiling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cells</w:t>
            </w:r>
          </w:p>
        </w:tc>
        <w:tc>
          <w:tcPr>
            <w:tcW w:w="916" w:type="dxa"/>
          </w:tcPr>
          <w:p w14:paraId="5359C5B9" w14:textId="42BE523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shts</w:t>
            </w:r>
          </w:p>
        </w:tc>
        <w:tc>
          <w:tcPr>
            <w:tcW w:w="1119" w:type="dxa"/>
          </w:tcPr>
          <w:p w14:paraId="1E044689" w14:textId="1A65E04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2512C7B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C8592E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2B308B2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FAF158" w14:textId="49B54809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E09A4D1" w14:textId="19D661F8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Roof</w:t>
            </w:r>
            <w:r>
              <w:rPr>
                <w:rFonts w:ascii="Arial"/>
                <w:b/>
                <w:spacing w:val="-5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  <w:u w:val="single"/>
              </w:rPr>
              <w:t>Plumbing</w:t>
            </w:r>
          </w:p>
        </w:tc>
        <w:tc>
          <w:tcPr>
            <w:tcW w:w="916" w:type="dxa"/>
          </w:tcPr>
          <w:p w14:paraId="3059FFBE" w14:textId="0DDD9A1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304DCB0" w14:textId="0327185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5C9321F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8A7B9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C503F6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C21037" w14:textId="798B045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  <w:tc>
          <w:tcPr>
            <w:tcW w:w="4044" w:type="dxa"/>
          </w:tcPr>
          <w:p w14:paraId="39F4CE1F" w14:textId="507930F9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Corrugated</w:t>
            </w:r>
            <w:r>
              <w:rPr>
                <w:spacing w:val="-15"/>
                <w:sz w:val="21"/>
              </w:rPr>
              <w:t xml:space="preserve"> </w:t>
            </w:r>
            <w:r>
              <w:rPr>
                <w:sz w:val="21"/>
              </w:rPr>
              <w:t>zincalum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roof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decking</w:t>
            </w:r>
          </w:p>
        </w:tc>
        <w:tc>
          <w:tcPr>
            <w:tcW w:w="916" w:type="dxa"/>
          </w:tcPr>
          <w:p w14:paraId="40B11A57" w14:textId="3A2CEC8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F944151" w14:textId="7BFD297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759ABA4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BE85D4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D2FF45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B26948B" w14:textId="73D0F9EE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4044" w:type="dxa"/>
          </w:tcPr>
          <w:p w14:paraId="521D7F39" w14:textId="54589E0B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8ft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zincalum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roofing</w:t>
            </w:r>
          </w:p>
        </w:tc>
        <w:tc>
          <w:tcPr>
            <w:tcW w:w="916" w:type="dxa"/>
          </w:tcPr>
          <w:p w14:paraId="3E8D7008" w14:textId="66B3E0D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sht</w:t>
            </w:r>
          </w:p>
        </w:tc>
        <w:tc>
          <w:tcPr>
            <w:tcW w:w="1119" w:type="dxa"/>
          </w:tcPr>
          <w:p w14:paraId="50A688AB" w14:textId="1DC47D1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76</w:t>
            </w:r>
          </w:p>
        </w:tc>
        <w:tc>
          <w:tcPr>
            <w:tcW w:w="1493" w:type="dxa"/>
          </w:tcPr>
          <w:p w14:paraId="1FD5F59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E3B8A2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36E49B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417804A" w14:textId="30498D5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35</w:t>
            </w:r>
          </w:p>
        </w:tc>
        <w:tc>
          <w:tcPr>
            <w:tcW w:w="4044" w:type="dxa"/>
          </w:tcPr>
          <w:p w14:paraId="44A18421" w14:textId="15FF493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Alum.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Foil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sisalation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@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1.2x60m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length</w:t>
            </w:r>
          </w:p>
        </w:tc>
        <w:tc>
          <w:tcPr>
            <w:tcW w:w="916" w:type="dxa"/>
          </w:tcPr>
          <w:p w14:paraId="1DD43C8B" w14:textId="7DA8EB3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roll</w:t>
            </w:r>
          </w:p>
        </w:tc>
        <w:tc>
          <w:tcPr>
            <w:tcW w:w="1119" w:type="dxa"/>
          </w:tcPr>
          <w:p w14:paraId="0356B98A" w14:textId="5453AEA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3118848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A1EF8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C48592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6340392" w14:textId="331EC97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  <w:tc>
          <w:tcPr>
            <w:tcW w:w="4044" w:type="dxa"/>
          </w:tcPr>
          <w:p w14:paraId="7479F158" w14:textId="29616164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Alum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ridge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capping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@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2.4m/pcs</w:t>
            </w:r>
          </w:p>
        </w:tc>
        <w:tc>
          <w:tcPr>
            <w:tcW w:w="916" w:type="dxa"/>
          </w:tcPr>
          <w:p w14:paraId="538F6424" w14:textId="17E20FC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pcs</w:t>
            </w:r>
          </w:p>
        </w:tc>
        <w:tc>
          <w:tcPr>
            <w:tcW w:w="1119" w:type="dxa"/>
          </w:tcPr>
          <w:p w14:paraId="052CC019" w14:textId="5684D01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20D22DC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A3271E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19C7E6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027985F" w14:textId="4F8AA6B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37</w:t>
            </w:r>
          </w:p>
        </w:tc>
        <w:tc>
          <w:tcPr>
            <w:tcW w:w="4044" w:type="dxa"/>
          </w:tcPr>
          <w:p w14:paraId="0A0D31CF" w14:textId="4030BB8E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Alum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barge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flashing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@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2.4m/pcs</w:t>
            </w:r>
          </w:p>
        </w:tc>
        <w:tc>
          <w:tcPr>
            <w:tcW w:w="916" w:type="dxa"/>
          </w:tcPr>
          <w:p w14:paraId="3BF50175" w14:textId="28981A5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pcs</w:t>
            </w:r>
          </w:p>
        </w:tc>
        <w:tc>
          <w:tcPr>
            <w:tcW w:w="1119" w:type="dxa"/>
          </w:tcPr>
          <w:p w14:paraId="373C75A5" w14:textId="6E36663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493" w:type="dxa"/>
          </w:tcPr>
          <w:p w14:paraId="2579F99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368414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4111AE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1E7CEA" w14:textId="4E7ACBB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38</w:t>
            </w:r>
          </w:p>
        </w:tc>
        <w:tc>
          <w:tcPr>
            <w:tcW w:w="4044" w:type="dxa"/>
          </w:tcPr>
          <w:p w14:paraId="20AAD3EF" w14:textId="37FB8506" w:rsidR="0083247B" w:rsidRP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it-IT"/>
              </w:rPr>
            </w:pPr>
            <w:r w:rsidRPr="006564E6">
              <w:rPr>
                <w:sz w:val="21"/>
                <w:lang w:val="it-IT"/>
              </w:rPr>
              <w:t>Alum</w:t>
            </w:r>
            <w:r w:rsidRPr="006564E6">
              <w:rPr>
                <w:spacing w:val="-4"/>
                <w:sz w:val="21"/>
                <w:lang w:val="it-IT"/>
              </w:rPr>
              <w:t xml:space="preserve"> </w:t>
            </w:r>
            <w:r w:rsidRPr="006564E6">
              <w:rPr>
                <w:sz w:val="21"/>
                <w:lang w:val="it-IT"/>
              </w:rPr>
              <w:t>fascia</w:t>
            </w:r>
            <w:r w:rsidRPr="006564E6">
              <w:rPr>
                <w:spacing w:val="-6"/>
                <w:sz w:val="21"/>
                <w:lang w:val="it-IT"/>
              </w:rPr>
              <w:t xml:space="preserve"> </w:t>
            </w:r>
            <w:r w:rsidRPr="006564E6">
              <w:rPr>
                <w:sz w:val="21"/>
                <w:lang w:val="it-IT"/>
              </w:rPr>
              <w:t>gutter</w:t>
            </w:r>
            <w:r w:rsidRPr="006564E6">
              <w:rPr>
                <w:spacing w:val="47"/>
                <w:sz w:val="21"/>
                <w:lang w:val="it-IT"/>
              </w:rPr>
              <w:t xml:space="preserve"> </w:t>
            </w:r>
            <w:r w:rsidRPr="006564E6">
              <w:rPr>
                <w:sz w:val="21"/>
                <w:lang w:val="it-IT"/>
              </w:rPr>
              <w:t>@</w:t>
            </w:r>
            <w:r w:rsidRPr="006564E6">
              <w:rPr>
                <w:spacing w:val="-6"/>
                <w:sz w:val="21"/>
                <w:lang w:val="it-IT"/>
              </w:rPr>
              <w:t xml:space="preserve"> </w:t>
            </w:r>
            <w:r w:rsidRPr="006564E6">
              <w:rPr>
                <w:spacing w:val="-2"/>
                <w:sz w:val="21"/>
                <w:lang w:val="it-IT"/>
              </w:rPr>
              <w:t>2.4m/pcs</w:t>
            </w:r>
          </w:p>
        </w:tc>
        <w:tc>
          <w:tcPr>
            <w:tcW w:w="916" w:type="dxa"/>
          </w:tcPr>
          <w:p w14:paraId="28384DC5" w14:textId="472B109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pcs</w:t>
            </w:r>
          </w:p>
        </w:tc>
        <w:tc>
          <w:tcPr>
            <w:tcW w:w="1119" w:type="dxa"/>
          </w:tcPr>
          <w:p w14:paraId="549130C5" w14:textId="5A277F4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21</w:t>
            </w:r>
          </w:p>
        </w:tc>
        <w:tc>
          <w:tcPr>
            <w:tcW w:w="1493" w:type="dxa"/>
          </w:tcPr>
          <w:p w14:paraId="6108D13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A4E975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5B0871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3860213" w14:textId="43E1D51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39</w:t>
            </w:r>
          </w:p>
        </w:tc>
        <w:tc>
          <w:tcPr>
            <w:tcW w:w="4044" w:type="dxa"/>
          </w:tcPr>
          <w:p w14:paraId="470A57E9" w14:textId="384A1F75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Stop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ends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joint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gutter</w:t>
            </w:r>
          </w:p>
        </w:tc>
        <w:tc>
          <w:tcPr>
            <w:tcW w:w="916" w:type="dxa"/>
          </w:tcPr>
          <w:p w14:paraId="56C317D7" w14:textId="0EA5977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72DB6AA5" w14:textId="01B12A9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6697367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10B30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DEF4D0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B7ADFC" w14:textId="1D1D11F1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40</w:t>
            </w:r>
          </w:p>
        </w:tc>
        <w:tc>
          <w:tcPr>
            <w:tcW w:w="4044" w:type="dxa"/>
          </w:tcPr>
          <w:p w14:paraId="719A61EE" w14:textId="04BAD13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100mm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vent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cowl</w:t>
            </w:r>
          </w:p>
        </w:tc>
        <w:tc>
          <w:tcPr>
            <w:tcW w:w="916" w:type="dxa"/>
          </w:tcPr>
          <w:p w14:paraId="7A3B9D39" w14:textId="0DF840D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4AABDFF2" w14:textId="07DB274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3EBB23C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C57589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BA4788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E5631EE" w14:textId="3E98FCE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41</w:t>
            </w:r>
          </w:p>
        </w:tc>
        <w:tc>
          <w:tcPr>
            <w:tcW w:w="4044" w:type="dxa"/>
          </w:tcPr>
          <w:p w14:paraId="7BC67976" w14:textId="7D7E6A1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downpipe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vent</w:t>
            </w:r>
          </w:p>
        </w:tc>
        <w:tc>
          <w:tcPr>
            <w:tcW w:w="916" w:type="dxa"/>
          </w:tcPr>
          <w:p w14:paraId="413C3A27" w14:textId="75B95C7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082E91CA" w14:textId="631C605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7D9BB7D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E89B8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E6419F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6CA58AF" w14:textId="077F597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42</w:t>
            </w:r>
          </w:p>
        </w:tc>
        <w:tc>
          <w:tcPr>
            <w:tcW w:w="4044" w:type="dxa"/>
          </w:tcPr>
          <w:p w14:paraId="0BB911A3" w14:textId="52A91591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bend</w:t>
            </w:r>
          </w:p>
        </w:tc>
        <w:tc>
          <w:tcPr>
            <w:tcW w:w="916" w:type="dxa"/>
          </w:tcPr>
          <w:p w14:paraId="2CCF6D5B" w14:textId="3BAD305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55E64872" w14:textId="7E24838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7E761A0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D1458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E31182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7E81E42" w14:textId="39FC0B6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43</w:t>
            </w:r>
          </w:p>
        </w:tc>
        <w:tc>
          <w:tcPr>
            <w:tcW w:w="4044" w:type="dxa"/>
          </w:tcPr>
          <w:p w14:paraId="7EDDAB4E" w14:textId="59D77B0F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Gutter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outlet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100mm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dia</w:t>
            </w:r>
          </w:p>
        </w:tc>
        <w:tc>
          <w:tcPr>
            <w:tcW w:w="916" w:type="dxa"/>
          </w:tcPr>
          <w:p w14:paraId="0663D78D" w14:textId="3A98C93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1901CDAB" w14:textId="126B0F0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753BD62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94CAB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94262E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11F7DCF" w14:textId="0BCEB07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44</w:t>
            </w:r>
          </w:p>
        </w:tc>
        <w:tc>
          <w:tcPr>
            <w:tcW w:w="4044" w:type="dxa"/>
          </w:tcPr>
          <w:p w14:paraId="102A5D2C" w14:textId="302B67A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Rivert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gun</w:t>
            </w:r>
          </w:p>
        </w:tc>
        <w:tc>
          <w:tcPr>
            <w:tcW w:w="916" w:type="dxa"/>
          </w:tcPr>
          <w:p w14:paraId="1F561436" w14:textId="0C34B77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444514D6" w14:textId="5D6FB18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293D23E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96CCF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A2EC42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F60643" w14:textId="1F5CA48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45</w:t>
            </w:r>
          </w:p>
        </w:tc>
        <w:tc>
          <w:tcPr>
            <w:tcW w:w="4044" w:type="dxa"/>
          </w:tcPr>
          <w:p w14:paraId="305B0837" w14:textId="20FADC64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Blind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rivert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4.6mm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@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100no/pkt</w:t>
            </w:r>
          </w:p>
        </w:tc>
        <w:tc>
          <w:tcPr>
            <w:tcW w:w="916" w:type="dxa"/>
          </w:tcPr>
          <w:p w14:paraId="1B9B3793" w14:textId="52E5B95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pkt</w:t>
            </w:r>
          </w:p>
        </w:tc>
        <w:tc>
          <w:tcPr>
            <w:tcW w:w="1119" w:type="dxa"/>
          </w:tcPr>
          <w:p w14:paraId="2F56F196" w14:textId="52038C8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357EC58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B6CDB8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99D708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118F214" w14:textId="32F54DC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46</w:t>
            </w:r>
          </w:p>
        </w:tc>
        <w:tc>
          <w:tcPr>
            <w:tcW w:w="4044" w:type="dxa"/>
          </w:tcPr>
          <w:p w14:paraId="150BDB3C" w14:textId="6D33F089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Silicone</w:t>
            </w:r>
          </w:p>
        </w:tc>
        <w:tc>
          <w:tcPr>
            <w:tcW w:w="916" w:type="dxa"/>
          </w:tcPr>
          <w:p w14:paraId="6CC46031" w14:textId="7C9FA68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tube</w:t>
            </w:r>
          </w:p>
        </w:tc>
        <w:tc>
          <w:tcPr>
            <w:tcW w:w="1119" w:type="dxa"/>
          </w:tcPr>
          <w:p w14:paraId="02E64AD7" w14:textId="13C3DB6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57D1DCD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13046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FA7B40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1A84807" w14:textId="733BACCD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47</w:t>
            </w:r>
          </w:p>
        </w:tc>
        <w:tc>
          <w:tcPr>
            <w:tcW w:w="4044" w:type="dxa"/>
          </w:tcPr>
          <w:p w14:paraId="0FE016C7" w14:textId="5BC533AB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Silicone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gun</w:t>
            </w:r>
          </w:p>
        </w:tc>
        <w:tc>
          <w:tcPr>
            <w:tcW w:w="916" w:type="dxa"/>
          </w:tcPr>
          <w:p w14:paraId="74B35103" w14:textId="375C0FD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22D688CA" w14:textId="61D9B54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1B4A859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F32A3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4BEE27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B1B8017" w14:textId="53DB1AD6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690DF122" w14:textId="54E9AC3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Doors</w:t>
            </w:r>
            <w:r>
              <w:rPr>
                <w:rFonts w:ascii="Arial"/>
                <w:b/>
                <w:spacing w:val="-8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and</w:t>
            </w:r>
            <w:r>
              <w:rPr>
                <w:rFonts w:ascii="Arial"/>
                <w:b/>
                <w:spacing w:val="-5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  <w:u w:val="single"/>
              </w:rPr>
              <w:t>Windows</w:t>
            </w:r>
          </w:p>
        </w:tc>
        <w:tc>
          <w:tcPr>
            <w:tcW w:w="916" w:type="dxa"/>
          </w:tcPr>
          <w:p w14:paraId="5D153810" w14:textId="572759E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56E88C14" w14:textId="5C2D767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3252B63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A25BC8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10B0C5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5EAB7BB" w14:textId="22FAA10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48</w:t>
            </w:r>
          </w:p>
        </w:tc>
        <w:tc>
          <w:tcPr>
            <w:tcW w:w="4044" w:type="dxa"/>
          </w:tcPr>
          <w:p w14:paraId="28975D9F" w14:textId="2380FD05" w:rsidR="0083247B" w:rsidRPr="004836D5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Internal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panel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door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40x800x2100mm</w:t>
            </w:r>
          </w:p>
        </w:tc>
        <w:tc>
          <w:tcPr>
            <w:tcW w:w="916" w:type="dxa"/>
          </w:tcPr>
          <w:p w14:paraId="3D5DB892" w14:textId="26777B6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51EF6AB0" w14:textId="50C5653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68DCB82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692992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70646A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06D4CF" w14:textId="2A374AE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49</w:t>
            </w:r>
          </w:p>
        </w:tc>
        <w:tc>
          <w:tcPr>
            <w:tcW w:w="4044" w:type="dxa"/>
          </w:tcPr>
          <w:p w14:paraId="491EEBBB" w14:textId="3FCA0B63" w:rsidR="0083247B" w:rsidRPr="004836D5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External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panel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door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40x850x2100mm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hung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pairs</w:t>
            </w:r>
          </w:p>
        </w:tc>
        <w:tc>
          <w:tcPr>
            <w:tcW w:w="916" w:type="dxa"/>
          </w:tcPr>
          <w:p w14:paraId="446883D6" w14:textId="4523A53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4246394E" w14:textId="0385F71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1B112D0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CF9D25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066E76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E30ADA9" w14:textId="4E6C2A2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50</w:t>
            </w:r>
          </w:p>
        </w:tc>
        <w:tc>
          <w:tcPr>
            <w:tcW w:w="4044" w:type="dxa"/>
          </w:tcPr>
          <w:p w14:paraId="3C830B41" w14:textId="4563F09C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External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panel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door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40x350x2100mm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hung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pairs</w:t>
            </w:r>
          </w:p>
        </w:tc>
        <w:tc>
          <w:tcPr>
            <w:tcW w:w="916" w:type="dxa"/>
          </w:tcPr>
          <w:p w14:paraId="3EFD183E" w14:textId="26127BA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0A5394CF" w14:textId="2E1F37A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438074A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208385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35ECA0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8D72E8" w14:textId="65EB977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51</w:t>
            </w:r>
          </w:p>
        </w:tc>
        <w:tc>
          <w:tcPr>
            <w:tcW w:w="4044" w:type="dxa"/>
          </w:tcPr>
          <w:p w14:paraId="307DF6E3" w14:textId="7EA69DB0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blade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louvre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frames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black</w:t>
            </w:r>
          </w:p>
        </w:tc>
        <w:tc>
          <w:tcPr>
            <w:tcW w:w="916" w:type="dxa"/>
          </w:tcPr>
          <w:p w14:paraId="749CDA0E" w14:textId="58FC669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prs</w:t>
            </w:r>
          </w:p>
        </w:tc>
        <w:tc>
          <w:tcPr>
            <w:tcW w:w="1119" w:type="dxa"/>
          </w:tcPr>
          <w:p w14:paraId="6B753CAD" w14:textId="65F8A03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493" w:type="dxa"/>
          </w:tcPr>
          <w:p w14:paraId="0BA5AD5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DF88DA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2EAED1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B84B24" w14:textId="17770F2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52</w:t>
            </w:r>
          </w:p>
        </w:tc>
        <w:tc>
          <w:tcPr>
            <w:tcW w:w="4044" w:type="dxa"/>
          </w:tcPr>
          <w:p w14:paraId="1C2773E1" w14:textId="0E277DBB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914x150mm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clear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glass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blade</w:t>
            </w:r>
          </w:p>
        </w:tc>
        <w:tc>
          <w:tcPr>
            <w:tcW w:w="916" w:type="dxa"/>
          </w:tcPr>
          <w:p w14:paraId="2EAB2FE8" w14:textId="1C0F2C4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30954360" w14:textId="0D2356C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100</w:t>
            </w:r>
          </w:p>
        </w:tc>
        <w:tc>
          <w:tcPr>
            <w:tcW w:w="1493" w:type="dxa"/>
          </w:tcPr>
          <w:p w14:paraId="69467C0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0114E0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FB8ADD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DD4C9B1" w14:textId="38D4C64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53</w:t>
            </w:r>
          </w:p>
        </w:tc>
        <w:tc>
          <w:tcPr>
            <w:tcW w:w="4044" w:type="dxa"/>
          </w:tcPr>
          <w:p w14:paraId="174A6E95" w14:textId="1FC3AFE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butt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brass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hinges</w:t>
            </w:r>
          </w:p>
        </w:tc>
        <w:tc>
          <w:tcPr>
            <w:tcW w:w="916" w:type="dxa"/>
          </w:tcPr>
          <w:p w14:paraId="242EE0F6" w14:textId="313F4A6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prs</w:t>
            </w:r>
          </w:p>
        </w:tc>
        <w:tc>
          <w:tcPr>
            <w:tcW w:w="1119" w:type="dxa"/>
          </w:tcPr>
          <w:p w14:paraId="1D811788" w14:textId="6416B22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493" w:type="dxa"/>
          </w:tcPr>
          <w:p w14:paraId="7C70883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42738B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3FF255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ACFFA3A" w14:textId="6FBB10B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54</w:t>
            </w:r>
          </w:p>
        </w:tc>
        <w:tc>
          <w:tcPr>
            <w:tcW w:w="4044" w:type="dxa"/>
          </w:tcPr>
          <w:p w14:paraId="57BF63E0" w14:textId="55BC6BDC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Rebated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mortice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lock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handles</w:t>
            </w:r>
          </w:p>
        </w:tc>
        <w:tc>
          <w:tcPr>
            <w:tcW w:w="916" w:type="dxa"/>
          </w:tcPr>
          <w:p w14:paraId="7EB8FDBD" w14:textId="3882C8E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set</w:t>
            </w:r>
          </w:p>
        </w:tc>
        <w:tc>
          <w:tcPr>
            <w:tcW w:w="1119" w:type="dxa"/>
          </w:tcPr>
          <w:p w14:paraId="64677C4A" w14:textId="0C6190D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7117FCA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044370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EBFBF9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9948138" w14:textId="0EA8F8E9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55</w:t>
            </w:r>
          </w:p>
        </w:tc>
        <w:tc>
          <w:tcPr>
            <w:tcW w:w="4044" w:type="dxa"/>
          </w:tcPr>
          <w:p w14:paraId="212DE443" w14:textId="15FF7DC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mortice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lock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handles</w:t>
            </w:r>
          </w:p>
        </w:tc>
        <w:tc>
          <w:tcPr>
            <w:tcW w:w="916" w:type="dxa"/>
          </w:tcPr>
          <w:p w14:paraId="6D0605D4" w14:textId="0588E8B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set</w:t>
            </w:r>
          </w:p>
        </w:tc>
        <w:tc>
          <w:tcPr>
            <w:tcW w:w="1119" w:type="dxa"/>
          </w:tcPr>
          <w:p w14:paraId="789AAA8A" w14:textId="7053F7B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608D65E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B8BD6E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FBFA08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0B3C18F" w14:textId="58749F5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56</w:t>
            </w:r>
          </w:p>
        </w:tc>
        <w:tc>
          <w:tcPr>
            <w:tcW w:w="4044" w:type="dxa"/>
          </w:tcPr>
          <w:p w14:paraId="1B15628B" w14:textId="6052F56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150mm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barrel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bolt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complete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screw</w:t>
            </w:r>
          </w:p>
        </w:tc>
        <w:tc>
          <w:tcPr>
            <w:tcW w:w="916" w:type="dxa"/>
          </w:tcPr>
          <w:p w14:paraId="62897C20" w14:textId="699D6D0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1E722EF0" w14:textId="576C5BA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1D7F68C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BE29D7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B3CA66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E9E9BCA" w14:textId="3C480DB6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15CB513A" w14:textId="797A057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pacing w:val="-2"/>
                <w:sz w:val="21"/>
                <w:u w:val="single"/>
              </w:rPr>
              <w:t>Plumbing</w:t>
            </w:r>
          </w:p>
        </w:tc>
        <w:tc>
          <w:tcPr>
            <w:tcW w:w="916" w:type="dxa"/>
          </w:tcPr>
          <w:p w14:paraId="74A5EFD1" w14:textId="5FD1150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3F7E46E" w14:textId="440A725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80318F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9E0AC3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30B310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71050C5" w14:textId="73B35411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57</w:t>
            </w:r>
          </w:p>
        </w:tc>
        <w:tc>
          <w:tcPr>
            <w:tcW w:w="4044" w:type="dxa"/>
          </w:tcPr>
          <w:p w14:paraId="17F74A8B" w14:textId="59309E90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Pvc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pipe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15mm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distribution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line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(overhead)</w:t>
            </w:r>
          </w:p>
        </w:tc>
        <w:tc>
          <w:tcPr>
            <w:tcW w:w="916" w:type="dxa"/>
          </w:tcPr>
          <w:p w14:paraId="772D137E" w14:textId="393FEFB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04F37A16" w14:textId="64DC7E3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0B9F4B5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91984D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014B91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7A3654" w14:textId="2357F93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lastRenderedPageBreak/>
              <w:t>58</w:t>
            </w:r>
          </w:p>
        </w:tc>
        <w:tc>
          <w:tcPr>
            <w:tcW w:w="4044" w:type="dxa"/>
          </w:tcPr>
          <w:p w14:paraId="608331DE" w14:textId="79E42241" w:rsidR="0083247B" w:rsidRPr="00233FF7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sz w:val="21"/>
              </w:rPr>
              <w:t>Elbow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15mm</w:t>
            </w:r>
          </w:p>
        </w:tc>
        <w:tc>
          <w:tcPr>
            <w:tcW w:w="916" w:type="dxa"/>
          </w:tcPr>
          <w:p w14:paraId="37B78F38" w14:textId="400322F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241D0D82" w14:textId="5361CB5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099BF15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E87856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D92E70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B7E323" w14:textId="226E50E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59</w:t>
            </w:r>
          </w:p>
        </w:tc>
        <w:tc>
          <w:tcPr>
            <w:tcW w:w="4044" w:type="dxa"/>
          </w:tcPr>
          <w:p w14:paraId="1D916DEA" w14:textId="69C22EAE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15mm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dia,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tee</w:t>
            </w:r>
          </w:p>
        </w:tc>
        <w:tc>
          <w:tcPr>
            <w:tcW w:w="916" w:type="dxa"/>
          </w:tcPr>
          <w:p w14:paraId="0EABBE7F" w14:textId="5985A8E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F326653" w14:textId="77AD314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7B8C607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35D4E5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0042E0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322CFC7" w14:textId="1C2FC77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60</w:t>
            </w:r>
          </w:p>
        </w:tc>
        <w:tc>
          <w:tcPr>
            <w:tcW w:w="4044" w:type="dxa"/>
          </w:tcPr>
          <w:p w14:paraId="7989E9BB" w14:textId="4A496E8D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Male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adaptor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15mm</w:t>
            </w:r>
          </w:p>
        </w:tc>
        <w:tc>
          <w:tcPr>
            <w:tcW w:w="916" w:type="dxa"/>
          </w:tcPr>
          <w:p w14:paraId="413D2B29" w14:textId="7E2302B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3AD8AAC3" w14:textId="202D25F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251BD02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70E70A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F9638A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9A7B4D" w14:textId="473A9D2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61</w:t>
            </w:r>
          </w:p>
        </w:tc>
        <w:tc>
          <w:tcPr>
            <w:tcW w:w="4044" w:type="dxa"/>
          </w:tcPr>
          <w:p w14:paraId="1178F871" w14:textId="7F1640C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female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adaptor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15mm</w:t>
            </w:r>
          </w:p>
        </w:tc>
        <w:tc>
          <w:tcPr>
            <w:tcW w:w="916" w:type="dxa"/>
          </w:tcPr>
          <w:p w14:paraId="37839E40" w14:textId="13C0208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8DFB4C1" w14:textId="4CABEBC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692648A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CBED24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131443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536848F" w14:textId="04E2ED1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62</w:t>
            </w:r>
          </w:p>
        </w:tc>
        <w:tc>
          <w:tcPr>
            <w:tcW w:w="4044" w:type="dxa"/>
          </w:tcPr>
          <w:p w14:paraId="57883DBC" w14:textId="7A80EEE1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gate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valve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brass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1/2"</w:t>
            </w:r>
          </w:p>
        </w:tc>
        <w:tc>
          <w:tcPr>
            <w:tcW w:w="916" w:type="dxa"/>
          </w:tcPr>
          <w:p w14:paraId="6717CBC6" w14:textId="3F5939C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20B542B2" w14:textId="5D0A73D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64CC61A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FCA5BD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D11247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CE24C2D" w14:textId="043CC4D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63</w:t>
            </w:r>
          </w:p>
        </w:tc>
        <w:tc>
          <w:tcPr>
            <w:tcW w:w="4044" w:type="dxa"/>
          </w:tcPr>
          <w:p w14:paraId="60911EFB" w14:textId="750BC6B0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Pilla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tap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15mm</w:t>
            </w:r>
          </w:p>
        </w:tc>
        <w:tc>
          <w:tcPr>
            <w:tcW w:w="916" w:type="dxa"/>
          </w:tcPr>
          <w:p w14:paraId="41CE00E4" w14:textId="5FD2533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3A5E6BB6" w14:textId="22D0040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5356E78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7FC172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F78F23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E749B19" w14:textId="2469E8D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64</w:t>
            </w:r>
          </w:p>
        </w:tc>
        <w:tc>
          <w:tcPr>
            <w:tcW w:w="4044" w:type="dxa"/>
          </w:tcPr>
          <w:p w14:paraId="7A6EC321" w14:textId="21377B94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Reducing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bush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25mm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x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15mm</w:t>
            </w:r>
          </w:p>
        </w:tc>
        <w:tc>
          <w:tcPr>
            <w:tcW w:w="916" w:type="dxa"/>
          </w:tcPr>
          <w:p w14:paraId="38D58BAB" w14:textId="688C99F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0640B9E9" w14:textId="74FC1B6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7C28C8E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3B12F8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8493E7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CC5640" w14:textId="207A7DB1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65</w:t>
            </w:r>
          </w:p>
        </w:tc>
        <w:tc>
          <w:tcPr>
            <w:tcW w:w="4044" w:type="dxa"/>
          </w:tcPr>
          <w:p w14:paraId="5C158880" w14:textId="06B35958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25mm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elbow</w:t>
            </w:r>
          </w:p>
        </w:tc>
        <w:tc>
          <w:tcPr>
            <w:tcW w:w="916" w:type="dxa"/>
          </w:tcPr>
          <w:p w14:paraId="2C1433E6" w14:textId="2977373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412279A1" w14:textId="5D8F412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62A0FB3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4D346A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2F5014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CD79884" w14:textId="6FBB05B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66</w:t>
            </w:r>
          </w:p>
        </w:tc>
        <w:tc>
          <w:tcPr>
            <w:tcW w:w="4044" w:type="dxa"/>
          </w:tcPr>
          <w:p w14:paraId="2602FFEF" w14:textId="5BC36A21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25mm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pipe</w:t>
            </w:r>
          </w:p>
        </w:tc>
        <w:tc>
          <w:tcPr>
            <w:tcW w:w="916" w:type="dxa"/>
          </w:tcPr>
          <w:p w14:paraId="145F6629" w14:textId="72CB629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5C213097" w14:textId="7F91CBD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0051F69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36E8BC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710109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39FD893" w14:textId="7EC6B1D5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6447543" w14:textId="1746C01E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</w:rPr>
              <w:t>WC</w:t>
            </w:r>
            <w:r>
              <w:rPr>
                <w:rFonts w:ascii="Arial"/>
                <w:b/>
                <w:spacing w:val="-8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 xml:space="preserve">&amp; </w:t>
            </w:r>
            <w:r>
              <w:rPr>
                <w:rFonts w:ascii="Arial"/>
                <w:b/>
                <w:spacing w:val="-4"/>
                <w:sz w:val="21"/>
              </w:rPr>
              <w:t>Cell</w:t>
            </w:r>
          </w:p>
        </w:tc>
        <w:tc>
          <w:tcPr>
            <w:tcW w:w="916" w:type="dxa"/>
          </w:tcPr>
          <w:p w14:paraId="092C0205" w14:textId="74C2416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1B5380E8" w14:textId="616EDA8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D84F78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118FF8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722ECC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A23EB43" w14:textId="662E423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67</w:t>
            </w:r>
          </w:p>
        </w:tc>
        <w:tc>
          <w:tcPr>
            <w:tcW w:w="4044" w:type="dxa"/>
          </w:tcPr>
          <w:p w14:paraId="4F057335" w14:textId="104508DB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Elbow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100mm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dia,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90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degrees</w:t>
            </w:r>
          </w:p>
        </w:tc>
        <w:tc>
          <w:tcPr>
            <w:tcW w:w="916" w:type="dxa"/>
          </w:tcPr>
          <w:p w14:paraId="201C8501" w14:textId="437177C0" w:rsidR="0083247B" w:rsidRPr="00255007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1F219A7D" w14:textId="730BD17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673065E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6C24D7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98CA7D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2C6490" w14:textId="3CC27E6E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68</w:t>
            </w:r>
          </w:p>
        </w:tc>
        <w:tc>
          <w:tcPr>
            <w:tcW w:w="4044" w:type="dxa"/>
          </w:tcPr>
          <w:p w14:paraId="7C1A8741" w14:textId="276EF44F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Tee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connector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100mm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Pvc</w:t>
            </w:r>
          </w:p>
        </w:tc>
        <w:tc>
          <w:tcPr>
            <w:tcW w:w="916" w:type="dxa"/>
          </w:tcPr>
          <w:p w14:paraId="568C4CD0" w14:textId="669F31C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20C3C97F" w14:textId="04453FD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1215C18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7AD972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E9399F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15CC7D9" w14:textId="1C6EA1A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69</w:t>
            </w:r>
          </w:p>
        </w:tc>
        <w:tc>
          <w:tcPr>
            <w:tcW w:w="4044" w:type="dxa"/>
          </w:tcPr>
          <w:p w14:paraId="1F6B9A3D" w14:textId="6FADE1F5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Male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adaptor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25mm</w:t>
            </w:r>
          </w:p>
        </w:tc>
        <w:tc>
          <w:tcPr>
            <w:tcW w:w="916" w:type="dxa"/>
          </w:tcPr>
          <w:p w14:paraId="3E3B93A4" w14:textId="7CC2543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7E08D7CB" w14:textId="46257E2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1493" w:type="dxa"/>
          </w:tcPr>
          <w:p w14:paraId="344B8B7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131624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966259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F07370B" w14:textId="5E8D413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70</w:t>
            </w:r>
          </w:p>
        </w:tc>
        <w:tc>
          <w:tcPr>
            <w:tcW w:w="4044" w:type="dxa"/>
          </w:tcPr>
          <w:p w14:paraId="42D75AFE" w14:textId="27654C40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Reducing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bush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100mm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x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32mm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90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degrees</w:t>
            </w:r>
          </w:p>
        </w:tc>
        <w:tc>
          <w:tcPr>
            <w:tcW w:w="916" w:type="dxa"/>
          </w:tcPr>
          <w:p w14:paraId="0C19B412" w14:textId="742B01E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5ACA8C60" w14:textId="30F5B04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2778315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90AAB9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48DE2F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92F8A80" w14:textId="21DDFDF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71</w:t>
            </w:r>
          </w:p>
        </w:tc>
        <w:tc>
          <w:tcPr>
            <w:tcW w:w="4044" w:type="dxa"/>
          </w:tcPr>
          <w:p w14:paraId="1FE107E0" w14:textId="5C792D4C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32mm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Elbow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90degree</w:t>
            </w:r>
          </w:p>
        </w:tc>
        <w:tc>
          <w:tcPr>
            <w:tcW w:w="916" w:type="dxa"/>
          </w:tcPr>
          <w:p w14:paraId="00825A1E" w14:textId="2FCBA6B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16F7D8C5" w14:textId="32C74F6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3D43C07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B3BEA0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B7738A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1B40AC" w14:textId="20E9234D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72</w:t>
            </w:r>
          </w:p>
        </w:tc>
        <w:tc>
          <w:tcPr>
            <w:tcW w:w="4044" w:type="dxa"/>
          </w:tcPr>
          <w:p w14:paraId="138CDA7B" w14:textId="233D5671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 xml:space="preserve">Gully trap 32mm dia, </w:t>
            </w:r>
          </w:p>
        </w:tc>
        <w:tc>
          <w:tcPr>
            <w:tcW w:w="916" w:type="dxa"/>
          </w:tcPr>
          <w:p w14:paraId="47B35B7C" w14:textId="0329FFD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 xml:space="preserve">No </w:t>
            </w:r>
          </w:p>
        </w:tc>
        <w:tc>
          <w:tcPr>
            <w:tcW w:w="1119" w:type="dxa"/>
          </w:tcPr>
          <w:p w14:paraId="1DA66BEA" w14:textId="7D48F6A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1486B19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E57056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597518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11703A0" w14:textId="1FA6E86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73</w:t>
            </w:r>
          </w:p>
        </w:tc>
        <w:tc>
          <w:tcPr>
            <w:tcW w:w="4044" w:type="dxa"/>
          </w:tcPr>
          <w:p w14:paraId="1AF315E7" w14:textId="732B682B" w:rsidR="0083247B" w:rsidRPr="00233FF7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sz w:val="21"/>
              </w:rPr>
              <w:t>32mm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Elbow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45degree</w:t>
            </w:r>
          </w:p>
        </w:tc>
        <w:tc>
          <w:tcPr>
            <w:tcW w:w="916" w:type="dxa"/>
          </w:tcPr>
          <w:p w14:paraId="3D749211" w14:textId="634821F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7A9BED4C" w14:textId="614D0E8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4AEB672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3E14EC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3819CD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B7B0FAD" w14:textId="49B9C80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74</w:t>
            </w:r>
          </w:p>
        </w:tc>
        <w:tc>
          <w:tcPr>
            <w:tcW w:w="4044" w:type="dxa"/>
          </w:tcPr>
          <w:p w14:paraId="2B153724" w14:textId="6433112E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Tee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connector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32mm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Pvc</w:t>
            </w:r>
          </w:p>
        </w:tc>
        <w:tc>
          <w:tcPr>
            <w:tcW w:w="916" w:type="dxa"/>
          </w:tcPr>
          <w:p w14:paraId="75D8299B" w14:textId="1626FE2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7F12B01" w14:textId="70F031D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2A0BB7C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E96352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649B99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0B029AE" w14:textId="554202E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75</w:t>
            </w:r>
          </w:p>
        </w:tc>
        <w:tc>
          <w:tcPr>
            <w:tcW w:w="4044" w:type="dxa"/>
          </w:tcPr>
          <w:p w14:paraId="113BDA38" w14:textId="49B42C7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Pvc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pipe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100mm</w:t>
            </w:r>
            <w:r>
              <w:rPr>
                <w:spacing w:val="-4"/>
                <w:sz w:val="21"/>
              </w:rPr>
              <w:t xml:space="preserve"> dia.</w:t>
            </w:r>
          </w:p>
        </w:tc>
        <w:tc>
          <w:tcPr>
            <w:tcW w:w="916" w:type="dxa"/>
          </w:tcPr>
          <w:p w14:paraId="0BFF750C" w14:textId="201AAFB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leng.</w:t>
            </w:r>
          </w:p>
        </w:tc>
        <w:tc>
          <w:tcPr>
            <w:tcW w:w="1119" w:type="dxa"/>
          </w:tcPr>
          <w:p w14:paraId="402F604C" w14:textId="3AD3DB3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748E282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CA7A3F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F6D6FB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AF4945E" w14:textId="4BD4007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76</w:t>
            </w:r>
          </w:p>
        </w:tc>
        <w:tc>
          <w:tcPr>
            <w:tcW w:w="4044" w:type="dxa"/>
          </w:tcPr>
          <w:p w14:paraId="63EC9E8E" w14:textId="6C8CCD3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white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"P"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trap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cisten</w:t>
            </w:r>
          </w:p>
        </w:tc>
        <w:tc>
          <w:tcPr>
            <w:tcW w:w="916" w:type="dxa"/>
          </w:tcPr>
          <w:p w14:paraId="66CBC894" w14:textId="70AA0F8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pcs</w:t>
            </w:r>
          </w:p>
        </w:tc>
        <w:tc>
          <w:tcPr>
            <w:tcW w:w="1119" w:type="dxa"/>
          </w:tcPr>
          <w:p w14:paraId="078BA793" w14:textId="47225F6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13A85AC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CAFCD8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EBC52F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AA5876" w14:textId="0493E21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77</w:t>
            </w:r>
          </w:p>
        </w:tc>
        <w:tc>
          <w:tcPr>
            <w:tcW w:w="4044" w:type="dxa"/>
          </w:tcPr>
          <w:p w14:paraId="4A108C65" w14:textId="0CB380B0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pan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seat</w:t>
            </w:r>
          </w:p>
        </w:tc>
        <w:tc>
          <w:tcPr>
            <w:tcW w:w="916" w:type="dxa"/>
          </w:tcPr>
          <w:p w14:paraId="0B2DB7DF" w14:textId="5D5C9A3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77E6DD3F" w14:textId="4495AF6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6EC2C2E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0BD06D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AF896F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8B39704" w14:textId="584E3D2E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78</w:t>
            </w:r>
          </w:p>
        </w:tc>
        <w:tc>
          <w:tcPr>
            <w:tcW w:w="4044" w:type="dxa"/>
          </w:tcPr>
          <w:p w14:paraId="6CB53052" w14:textId="3D77312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Vent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cap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100mm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pvc</w:t>
            </w:r>
          </w:p>
        </w:tc>
        <w:tc>
          <w:tcPr>
            <w:tcW w:w="916" w:type="dxa"/>
          </w:tcPr>
          <w:p w14:paraId="63C9FCC7" w14:textId="20A56F2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7E0B98A5" w14:textId="05A4DCD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1DEBF0A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F7BC9C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DD1311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7DC847F" w14:textId="7C408F2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79</w:t>
            </w:r>
          </w:p>
        </w:tc>
        <w:tc>
          <w:tcPr>
            <w:tcW w:w="4044" w:type="dxa"/>
          </w:tcPr>
          <w:p w14:paraId="41D3E004" w14:textId="20B80EA0" w:rsidR="0083247B" w:rsidRPr="00233FF7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sz w:val="21"/>
              </w:rPr>
              <w:t>Wash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hand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basin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c/w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bracket,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plug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4"/>
                <w:sz w:val="21"/>
              </w:rPr>
              <w:t xml:space="preserve"> waste</w:t>
            </w:r>
          </w:p>
        </w:tc>
        <w:tc>
          <w:tcPr>
            <w:tcW w:w="916" w:type="dxa"/>
          </w:tcPr>
          <w:p w14:paraId="4F1B9B3A" w14:textId="5015DBA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7845D829" w14:textId="7198731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2A828D8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D7BB4B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8D44A3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73412C" w14:textId="1F0BA08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80</w:t>
            </w:r>
          </w:p>
        </w:tc>
        <w:tc>
          <w:tcPr>
            <w:tcW w:w="4044" w:type="dxa"/>
          </w:tcPr>
          <w:p w14:paraId="439814F8" w14:textId="008499B2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S-trap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32mm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diameter</w:t>
            </w:r>
          </w:p>
        </w:tc>
        <w:tc>
          <w:tcPr>
            <w:tcW w:w="916" w:type="dxa"/>
          </w:tcPr>
          <w:p w14:paraId="463BE118" w14:textId="7A08EED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3C693BB8" w14:textId="43BFC29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2C24E29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E150E5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DC093E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6C851DD" w14:textId="4D6D13C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81</w:t>
            </w:r>
          </w:p>
        </w:tc>
        <w:tc>
          <w:tcPr>
            <w:tcW w:w="4044" w:type="dxa"/>
          </w:tcPr>
          <w:p w14:paraId="6DF94820" w14:textId="2E99E6DD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32mm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Elbow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90degree</w:t>
            </w:r>
          </w:p>
        </w:tc>
        <w:tc>
          <w:tcPr>
            <w:tcW w:w="916" w:type="dxa"/>
          </w:tcPr>
          <w:p w14:paraId="1AB24C6B" w14:textId="613A805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0F50E059" w14:textId="1C5AF54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2CBB7F6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012D6A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085D43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A0F305" w14:textId="3B24879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82</w:t>
            </w:r>
          </w:p>
        </w:tc>
        <w:tc>
          <w:tcPr>
            <w:tcW w:w="4044" w:type="dxa"/>
          </w:tcPr>
          <w:p w14:paraId="6797BFD6" w14:textId="687FA26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Pvc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pipe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32mm</w:t>
            </w:r>
          </w:p>
        </w:tc>
        <w:tc>
          <w:tcPr>
            <w:tcW w:w="916" w:type="dxa"/>
          </w:tcPr>
          <w:p w14:paraId="03950222" w14:textId="0386BA9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length</w:t>
            </w:r>
          </w:p>
        </w:tc>
        <w:tc>
          <w:tcPr>
            <w:tcW w:w="1119" w:type="dxa"/>
          </w:tcPr>
          <w:p w14:paraId="43A75759" w14:textId="62B1E76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05CECCA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98EA61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51FAEF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97891BE" w14:textId="5E11DDE6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417BF719" w14:textId="2C420B2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pacing w:val="-2"/>
                <w:sz w:val="21"/>
              </w:rPr>
              <w:t>Transimittion</w:t>
            </w:r>
            <w:r>
              <w:rPr>
                <w:rFonts w:ascii="Arial"/>
                <w:b/>
                <w:spacing w:val="6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line</w:t>
            </w:r>
          </w:p>
        </w:tc>
        <w:tc>
          <w:tcPr>
            <w:tcW w:w="916" w:type="dxa"/>
          </w:tcPr>
          <w:p w14:paraId="652F8855" w14:textId="37AA2F7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4BC34216" w14:textId="0D3B514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1CCB353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AC43B3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CB1E94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F29C798" w14:textId="710060A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83</w:t>
            </w:r>
          </w:p>
        </w:tc>
        <w:tc>
          <w:tcPr>
            <w:tcW w:w="4044" w:type="dxa"/>
          </w:tcPr>
          <w:p w14:paraId="30DB11E6" w14:textId="7CB201AC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Elbow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25mm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90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deg</w:t>
            </w:r>
          </w:p>
        </w:tc>
        <w:tc>
          <w:tcPr>
            <w:tcW w:w="916" w:type="dxa"/>
          </w:tcPr>
          <w:p w14:paraId="4476E7BA" w14:textId="53F71A0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5F4A6BCF" w14:textId="49AE197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4516DA7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8C6C64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BC8105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1416B6" w14:textId="5593B04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84</w:t>
            </w:r>
          </w:p>
        </w:tc>
        <w:tc>
          <w:tcPr>
            <w:tcW w:w="4044" w:type="dxa"/>
          </w:tcPr>
          <w:p w14:paraId="01B8077B" w14:textId="3712E5E8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union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socket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25mm</w:t>
            </w:r>
          </w:p>
        </w:tc>
        <w:tc>
          <w:tcPr>
            <w:tcW w:w="916" w:type="dxa"/>
          </w:tcPr>
          <w:p w14:paraId="67CE1B9B" w14:textId="6B0AD7A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0C03B87A" w14:textId="1A005B3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05C8DC0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5AE538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CE1E85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43591AE" w14:textId="2A579AB1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85</w:t>
            </w:r>
          </w:p>
        </w:tc>
        <w:tc>
          <w:tcPr>
            <w:tcW w:w="4044" w:type="dxa"/>
          </w:tcPr>
          <w:p w14:paraId="36229328" w14:textId="1AB736C0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Male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adaptor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25mm</w:t>
            </w:r>
          </w:p>
        </w:tc>
        <w:tc>
          <w:tcPr>
            <w:tcW w:w="916" w:type="dxa"/>
          </w:tcPr>
          <w:p w14:paraId="26B08363" w14:textId="01BC365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774424A" w14:textId="2C7CC81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72200C2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7E933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B69408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E1AEE80" w14:textId="1D43187E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86</w:t>
            </w:r>
          </w:p>
        </w:tc>
        <w:tc>
          <w:tcPr>
            <w:tcW w:w="4044" w:type="dxa"/>
          </w:tcPr>
          <w:p w14:paraId="6A3C9F28" w14:textId="4A14440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female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adaptor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25mm</w:t>
            </w:r>
          </w:p>
        </w:tc>
        <w:tc>
          <w:tcPr>
            <w:tcW w:w="916" w:type="dxa"/>
          </w:tcPr>
          <w:p w14:paraId="7A0FD1B8" w14:textId="06831AE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32B2A8B5" w14:textId="6EAB357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0AFF062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49C4E0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897882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5B271A" w14:textId="11BCCEC9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87</w:t>
            </w:r>
          </w:p>
        </w:tc>
        <w:tc>
          <w:tcPr>
            <w:tcW w:w="4044" w:type="dxa"/>
          </w:tcPr>
          <w:p w14:paraId="7DF7BCE0" w14:textId="392F804F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25mm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pipe</w:t>
            </w:r>
          </w:p>
        </w:tc>
        <w:tc>
          <w:tcPr>
            <w:tcW w:w="916" w:type="dxa"/>
          </w:tcPr>
          <w:p w14:paraId="6E9E7D67" w14:textId="6E5A1B4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2415D291" w14:textId="11D4948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743BD28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08545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A04A16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228D22E" w14:textId="1914D26F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1313E3EA" w14:textId="2353126E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</w:rPr>
              <w:t>Suction</w:t>
            </w:r>
            <w:r>
              <w:rPr>
                <w:rFonts w:ascii="Arial"/>
                <w:b/>
                <w:spacing w:val="-11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inlet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</w:rPr>
              <w:t>pump</w:t>
            </w:r>
          </w:p>
        </w:tc>
        <w:tc>
          <w:tcPr>
            <w:tcW w:w="916" w:type="dxa"/>
          </w:tcPr>
          <w:p w14:paraId="3C61E820" w14:textId="24BF852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D1B3A22" w14:textId="42F74FD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1892180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7B15B3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2DB9F5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E61454C" w14:textId="58B21BD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88</w:t>
            </w:r>
          </w:p>
        </w:tc>
        <w:tc>
          <w:tcPr>
            <w:tcW w:w="4044" w:type="dxa"/>
          </w:tcPr>
          <w:p w14:paraId="04AC49BB" w14:textId="44F6C473" w:rsidR="0083247B" w:rsidRPr="00EE4A75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Elbow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25mm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90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deg</w:t>
            </w:r>
          </w:p>
        </w:tc>
        <w:tc>
          <w:tcPr>
            <w:tcW w:w="916" w:type="dxa"/>
          </w:tcPr>
          <w:p w14:paraId="5732AB27" w14:textId="49DB5C5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0954B98" w14:textId="7F72A3B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5A81FD0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7D5DF1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B6B3A72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B6D5715" w14:textId="0EE02769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89</w:t>
            </w:r>
          </w:p>
        </w:tc>
        <w:tc>
          <w:tcPr>
            <w:tcW w:w="4044" w:type="dxa"/>
          </w:tcPr>
          <w:p w14:paraId="7CB26A10" w14:textId="6C006898" w:rsidR="0083247B" w:rsidRPr="00EE4A75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union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socket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25mm</w:t>
            </w:r>
          </w:p>
        </w:tc>
        <w:tc>
          <w:tcPr>
            <w:tcW w:w="916" w:type="dxa"/>
          </w:tcPr>
          <w:p w14:paraId="2D369549" w14:textId="66B96E7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39BD2CF" w14:textId="72CF2CE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6BF337B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CAD9CF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F098AE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241F67B" w14:textId="73183C4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90</w:t>
            </w:r>
          </w:p>
        </w:tc>
        <w:tc>
          <w:tcPr>
            <w:tcW w:w="4044" w:type="dxa"/>
          </w:tcPr>
          <w:p w14:paraId="4799B7C2" w14:textId="10F9C4A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Tee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connector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25mm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Pvc</w:t>
            </w:r>
          </w:p>
        </w:tc>
        <w:tc>
          <w:tcPr>
            <w:tcW w:w="916" w:type="dxa"/>
          </w:tcPr>
          <w:p w14:paraId="6F66734F" w14:textId="58F9F98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F2B569B" w14:textId="08E6BF7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6CA65CE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5483AE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A099D6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946BDFA" w14:textId="7247435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91</w:t>
            </w:r>
          </w:p>
        </w:tc>
        <w:tc>
          <w:tcPr>
            <w:tcW w:w="4044" w:type="dxa"/>
          </w:tcPr>
          <w:p w14:paraId="19F2E069" w14:textId="174BB84F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Male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adaptor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25mm</w:t>
            </w:r>
          </w:p>
        </w:tc>
        <w:tc>
          <w:tcPr>
            <w:tcW w:w="916" w:type="dxa"/>
          </w:tcPr>
          <w:p w14:paraId="09F19D03" w14:textId="4EEA692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1597E5A7" w14:textId="11D07DF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7F51F26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5CD8F9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975CBE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E39A4A1" w14:textId="3E772A99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92</w:t>
            </w:r>
          </w:p>
        </w:tc>
        <w:tc>
          <w:tcPr>
            <w:tcW w:w="4044" w:type="dxa"/>
          </w:tcPr>
          <w:p w14:paraId="646D9AD7" w14:textId="067E530B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foot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valve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25mm</w:t>
            </w:r>
          </w:p>
        </w:tc>
        <w:tc>
          <w:tcPr>
            <w:tcW w:w="916" w:type="dxa"/>
          </w:tcPr>
          <w:p w14:paraId="34924634" w14:textId="3744715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5BDA0897" w14:textId="57BCCDC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5688649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986F51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12D2BC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FCE75E4" w14:textId="2121727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93</w:t>
            </w:r>
          </w:p>
        </w:tc>
        <w:tc>
          <w:tcPr>
            <w:tcW w:w="4044" w:type="dxa"/>
          </w:tcPr>
          <w:p w14:paraId="2E8DB1EA" w14:textId="012E32F8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25mm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pipe</w:t>
            </w:r>
          </w:p>
        </w:tc>
        <w:tc>
          <w:tcPr>
            <w:tcW w:w="916" w:type="dxa"/>
          </w:tcPr>
          <w:p w14:paraId="7EB2D6AF" w14:textId="6465FD0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0CEF2678" w14:textId="37A7EFF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4DA36F8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1F9A49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14EA77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B6E352" w14:textId="30F846E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94</w:t>
            </w:r>
          </w:p>
        </w:tc>
        <w:tc>
          <w:tcPr>
            <w:tcW w:w="4044" w:type="dxa"/>
          </w:tcPr>
          <w:p w14:paraId="3A3B862C" w14:textId="40AD016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Thread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tape</w:t>
            </w:r>
          </w:p>
        </w:tc>
        <w:tc>
          <w:tcPr>
            <w:tcW w:w="916" w:type="dxa"/>
          </w:tcPr>
          <w:p w14:paraId="7465A059" w14:textId="481B111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18972778" w14:textId="516AE52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79D1E62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476816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A3E768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89F77AB" w14:textId="0DA6F44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95</w:t>
            </w:r>
          </w:p>
        </w:tc>
        <w:tc>
          <w:tcPr>
            <w:tcW w:w="4044" w:type="dxa"/>
          </w:tcPr>
          <w:p w14:paraId="28BEA4B4" w14:textId="0CE5446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Solvent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cement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500g</w:t>
            </w:r>
          </w:p>
        </w:tc>
        <w:tc>
          <w:tcPr>
            <w:tcW w:w="916" w:type="dxa"/>
          </w:tcPr>
          <w:p w14:paraId="2724DA4F" w14:textId="527D472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34C14F1B" w14:textId="2B2098E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77047DB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258F86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F3501D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ABFF18C" w14:textId="664104A1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96</w:t>
            </w:r>
          </w:p>
        </w:tc>
        <w:tc>
          <w:tcPr>
            <w:tcW w:w="4044" w:type="dxa"/>
          </w:tcPr>
          <w:p w14:paraId="30A27C00" w14:textId="1C96FD6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Clip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15mm</w:t>
            </w:r>
          </w:p>
        </w:tc>
        <w:tc>
          <w:tcPr>
            <w:tcW w:w="916" w:type="dxa"/>
          </w:tcPr>
          <w:p w14:paraId="31DBB3AC" w14:textId="6783712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47BD474" w14:textId="38994CE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7D9258C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64C70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00646E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438128A" w14:textId="3C28413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97</w:t>
            </w:r>
          </w:p>
        </w:tc>
        <w:tc>
          <w:tcPr>
            <w:tcW w:w="4044" w:type="dxa"/>
          </w:tcPr>
          <w:p w14:paraId="562C1438" w14:textId="5534F245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PVC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clips</w:t>
            </w:r>
            <w:r>
              <w:rPr>
                <w:spacing w:val="-4"/>
                <w:sz w:val="21"/>
              </w:rPr>
              <w:t xml:space="preserve"> 25mm</w:t>
            </w:r>
          </w:p>
        </w:tc>
        <w:tc>
          <w:tcPr>
            <w:tcW w:w="916" w:type="dxa"/>
          </w:tcPr>
          <w:p w14:paraId="167FCFBF" w14:textId="6B3F2E8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74108B3F" w14:textId="71E9261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39BAE71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240839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5F467A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0153D6" w14:textId="5C9953D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98</w:t>
            </w:r>
          </w:p>
        </w:tc>
        <w:tc>
          <w:tcPr>
            <w:tcW w:w="4044" w:type="dxa"/>
          </w:tcPr>
          <w:p w14:paraId="04F9F2F7" w14:textId="18665463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clip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100mm</w:t>
            </w:r>
          </w:p>
        </w:tc>
        <w:tc>
          <w:tcPr>
            <w:tcW w:w="916" w:type="dxa"/>
          </w:tcPr>
          <w:p w14:paraId="127DC17A" w14:textId="28C0175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03EAA661" w14:textId="6C4BE8A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5BFD970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A96CAF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C36A81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1B0F9B6" w14:textId="06CCAA0F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D68B5EC" w14:textId="7E00A02F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pacing w:val="-2"/>
                <w:sz w:val="21"/>
                <w:u w:val="single"/>
              </w:rPr>
              <w:t>Electricals</w:t>
            </w:r>
          </w:p>
        </w:tc>
        <w:tc>
          <w:tcPr>
            <w:tcW w:w="916" w:type="dxa"/>
          </w:tcPr>
          <w:p w14:paraId="6C4F401A" w14:textId="13ECBFA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151813C6" w14:textId="7C3EE53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57BB622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AB0659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996764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9C04D14" w14:textId="6B25B7A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99</w:t>
            </w:r>
          </w:p>
        </w:tc>
        <w:tc>
          <w:tcPr>
            <w:tcW w:w="4044" w:type="dxa"/>
          </w:tcPr>
          <w:p w14:paraId="0159B3EA" w14:textId="790E231B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4'0"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LED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light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fittings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complete</w:t>
            </w:r>
          </w:p>
        </w:tc>
        <w:tc>
          <w:tcPr>
            <w:tcW w:w="916" w:type="dxa"/>
          </w:tcPr>
          <w:p w14:paraId="3EC0230D" w14:textId="2E65C2B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6957BB99" w14:textId="10EB9C5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65C4C12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83237E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A50C58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00AB415" w14:textId="5EDE52B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100</w:t>
            </w:r>
          </w:p>
        </w:tc>
        <w:tc>
          <w:tcPr>
            <w:tcW w:w="4044" w:type="dxa"/>
          </w:tcPr>
          <w:p w14:paraId="15AB80B1" w14:textId="39DA198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Pendant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light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complete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holder</w:t>
            </w:r>
          </w:p>
        </w:tc>
        <w:tc>
          <w:tcPr>
            <w:tcW w:w="916" w:type="dxa"/>
          </w:tcPr>
          <w:p w14:paraId="5E7711BB" w14:textId="7F128BB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6F74D1D3" w14:textId="0587ABE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6FA28F7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A661C1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F0B46B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ABFE05" w14:textId="15B54FA9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101</w:t>
            </w:r>
          </w:p>
        </w:tc>
        <w:tc>
          <w:tcPr>
            <w:tcW w:w="4044" w:type="dxa"/>
          </w:tcPr>
          <w:p w14:paraId="163CD432" w14:textId="40D97E8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Light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switch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one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way</w:t>
            </w:r>
          </w:p>
        </w:tc>
        <w:tc>
          <w:tcPr>
            <w:tcW w:w="916" w:type="dxa"/>
          </w:tcPr>
          <w:p w14:paraId="36A5357E" w14:textId="72D7C5D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7B01E681" w14:textId="5ACD261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493" w:type="dxa"/>
          </w:tcPr>
          <w:p w14:paraId="12F4EAD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8E2C77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B5E069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CD764F2" w14:textId="60793AB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102</w:t>
            </w:r>
          </w:p>
        </w:tc>
        <w:tc>
          <w:tcPr>
            <w:tcW w:w="4044" w:type="dxa"/>
          </w:tcPr>
          <w:p w14:paraId="5E486E9B" w14:textId="0B3C071F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1.5mm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cable</w:t>
            </w:r>
          </w:p>
        </w:tc>
        <w:tc>
          <w:tcPr>
            <w:tcW w:w="916" w:type="dxa"/>
          </w:tcPr>
          <w:p w14:paraId="1BC81038" w14:textId="18E9E8E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m</w:t>
            </w:r>
          </w:p>
        </w:tc>
        <w:tc>
          <w:tcPr>
            <w:tcW w:w="1119" w:type="dxa"/>
          </w:tcPr>
          <w:p w14:paraId="6522FB00" w14:textId="6098F26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70</w:t>
            </w:r>
          </w:p>
        </w:tc>
        <w:tc>
          <w:tcPr>
            <w:tcW w:w="1493" w:type="dxa"/>
          </w:tcPr>
          <w:p w14:paraId="0A0413D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7A7EC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D1EB2C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B54F252" w14:textId="12D3CBE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103</w:t>
            </w:r>
          </w:p>
        </w:tc>
        <w:tc>
          <w:tcPr>
            <w:tcW w:w="4044" w:type="dxa"/>
          </w:tcPr>
          <w:p w14:paraId="24E0F5CE" w14:textId="66986FB9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2.5mm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cable</w:t>
            </w:r>
          </w:p>
        </w:tc>
        <w:tc>
          <w:tcPr>
            <w:tcW w:w="916" w:type="dxa"/>
          </w:tcPr>
          <w:p w14:paraId="65429449" w14:textId="0102F44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m</w:t>
            </w:r>
          </w:p>
        </w:tc>
        <w:tc>
          <w:tcPr>
            <w:tcW w:w="1119" w:type="dxa"/>
          </w:tcPr>
          <w:p w14:paraId="463F940E" w14:textId="6962537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493" w:type="dxa"/>
          </w:tcPr>
          <w:p w14:paraId="101FA74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60AEC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7A6DFF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805FD7D" w14:textId="46FA0EE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104</w:t>
            </w:r>
          </w:p>
        </w:tc>
        <w:tc>
          <w:tcPr>
            <w:tcW w:w="4044" w:type="dxa"/>
          </w:tcPr>
          <w:p w14:paraId="08DA6274" w14:textId="7C289F85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Mounting</w:t>
            </w:r>
            <w:r>
              <w:rPr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block</w:t>
            </w:r>
          </w:p>
        </w:tc>
        <w:tc>
          <w:tcPr>
            <w:tcW w:w="916" w:type="dxa"/>
          </w:tcPr>
          <w:p w14:paraId="3CFFBEE7" w14:textId="3D7CABD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3A4B77B0" w14:textId="72D896E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1493" w:type="dxa"/>
          </w:tcPr>
          <w:p w14:paraId="7C3B779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069030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8F978B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CA0C38" w14:textId="74CD1FF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105</w:t>
            </w:r>
          </w:p>
        </w:tc>
        <w:tc>
          <w:tcPr>
            <w:tcW w:w="4044" w:type="dxa"/>
          </w:tcPr>
          <w:p w14:paraId="5743AE0A" w14:textId="7A218F7A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Junction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box</w:t>
            </w:r>
          </w:p>
        </w:tc>
        <w:tc>
          <w:tcPr>
            <w:tcW w:w="916" w:type="dxa"/>
          </w:tcPr>
          <w:p w14:paraId="5A788C79" w14:textId="748A35D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5DB1EBCD" w14:textId="753FDF4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493" w:type="dxa"/>
          </w:tcPr>
          <w:p w14:paraId="0DAFFC4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36D08D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3BCA75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6F7C424" w14:textId="6EA23BB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106</w:t>
            </w:r>
          </w:p>
        </w:tc>
        <w:tc>
          <w:tcPr>
            <w:tcW w:w="4044" w:type="dxa"/>
          </w:tcPr>
          <w:p w14:paraId="0A2C63EF" w14:textId="2E64A757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Earthing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cable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6mm</w:t>
            </w:r>
          </w:p>
        </w:tc>
        <w:tc>
          <w:tcPr>
            <w:tcW w:w="916" w:type="dxa"/>
          </w:tcPr>
          <w:p w14:paraId="64028CE8" w14:textId="66748FA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m</w:t>
            </w:r>
          </w:p>
        </w:tc>
        <w:tc>
          <w:tcPr>
            <w:tcW w:w="1119" w:type="dxa"/>
          </w:tcPr>
          <w:p w14:paraId="50E48C41" w14:textId="20B77B0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1493" w:type="dxa"/>
          </w:tcPr>
          <w:p w14:paraId="6AE569A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E126BC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1D6135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E91522D" w14:textId="4249326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107</w:t>
            </w:r>
          </w:p>
        </w:tc>
        <w:tc>
          <w:tcPr>
            <w:tcW w:w="4044" w:type="dxa"/>
          </w:tcPr>
          <w:p w14:paraId="480A4FD4" w14:textId="39F72CA2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Earthing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rod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3/4"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galvanised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pipe</w:t>
            </w:r>
          </w:p>
        </w:tc>
        <w:tc>
          <w:tcPr>
            <w:tcW w:w="916" w:type="dxa"/>
          </w:tcPr>
          <w:p w14:paraId="4EA55CCB" w14:textId="5A78171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38E5BD5A" w14:textId="4C19EDA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609DE4D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461AA7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EECE42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5071B1C" w14:textId="7603179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108</w:t>
            </w:r>
          </w:p>
        </w:tc>
        <w:tc>
          <w:tcPr>
            <w:tcW w:w="4044" w:type="dxa"/>
          </w:tcPr>
          <w:p w14:paraId="2CA7F337" w14:textId="19BFBB0D" w:rsidR="0083247B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2"/>
                <w:sz w:val="21"/>
              </w:rPr>
              <w:t>Insulating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tape</w:t>
            </w:r>
          </w:p>
        </w:tc>
        <w:tc>
          <w:tcPr>
            <w:tcW w:w="916" w:type="dxa"/>
          </w:tcPr>
          <w:p w14:paraId="422A4A24" w14:textId="6B7793D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6B6B13A7" w14:textId="656FD98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493" w:type="dxa"/>
          </w:tcPr>
          <w:p w14:paraId="05DDDFF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BE4ADD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1DD3BB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C3E5F96" w14:textId="403E5E49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109</w:t>
            </w:r>
          </w:p>
        </w:tc>
        <w:tc>
          <w:tcPr>
            <w:tcW w:w="4044" w:type="dxa"/>
          </w:tcPr>
          <w:p w14:paraId="1FE5B9A9" w14:textId="0EF8E6E3" w:rsidR="0083247B" w:rsidRPr="00CE49F4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Double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power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point</w:t>
            </w:r>
          </w:p>
        </w:tc>
        <w:tc>
          <w:tcPr>
            <w:tcW w:w="916" w:type="dxa"/>
          </w:tcPr>
          <w:p w14:paraId="4B105CC3" w14:textId="7DBE59F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4DC392E9" w14:textId="0A8D7DB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62E7C7F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0EF27F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A0A700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BB0F8D7" w14:textId="59869D5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110</w:t>
            </w:r>
          </w:p>
        </w:tc>
        <w:tc>
          <w:tcPr>
            <w:tcW w:w="4044" w:type="dxa"/>
          </w:tcPr>
          <w:p w14:paraId="1F470562" w14:textId="711BD4FA" w:rsidR="0083247B" w:rsidRPr="00CE49F4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15mm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dia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pipe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conduiting</w:t>
            </w:r>
          </w:p>
        </w:tc>
        <w:tc>
          <w:tcPr>
            <w:tcW w:w="916" w:type="dxa"/>
          </w:tcPr>
          <w:p w14:paraId="02A639B3" w14:textId="53C6675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3E004B3D" w14:textId="7D7668D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2C533A6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FF3763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F702D3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2C9E23D" w14:textId="7B382482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111</w:t>
            </w:r>
          </w:p>
        </w:tc>
        <w:tc>
          <w:tcPr>
            <w:tcW w:w="4044" w:type="dxa"/>
          </w:tcPr>
          <w:p w14:paraId="05F91169" w14:textId="42A1C957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15mm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clip</w:t>
            </w:r>
          </w:p>
        </w:tc>
        <w:tc>
          <w:tcPr>
            <w:tcW w:w="916" w:type="dxa"/>
          </w:tcPr>
          <w:p w14:paraId="3F1D950E" w14:textId="53B5ED8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6CEBFE7E" w14:textId="0566A64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24</w:t>
            </w:r>
          </w:p>
        </w:tc>
        <w:tc>
          <w:tcPr>
            <w:tcW w:w="1493" w:type="dxa"/>
          </w:tcPr>
          <w:p w14:paraId="348F21C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0EDE3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F4F8AA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8A2407A" w14:textId="0C4F63D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112</w:t>
            </w:r>
          </w:p>
        </w:tc>
        <w:tc>
          <w:tcPr>
            <w:tcW w:w="4044" w:type="dxa"/>
          </w:tcPr>
          <w:p w14:paraId="339078F1" w14:textId="4E0658F2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Ceiling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complete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fan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switch</w:t>
            </w:r>
          </w:p>
        </w:tc>
        <w:tc>
          <w:tcPr>
            <w:tcW w:w="916" w:type="dxa"/>
          </w:tcPr>
          <w:p w14:paraId="487C8041" w14:textId="648F239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6B511B1F" w14:textId="625626D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218A687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5D6DFA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BD5779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473B1EC" w14:textId="2EF04991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113</w:t>
            </w:r>
          </w:p>
        </w:tc>
        <w:tc>
          <w:tcPr>
            <w:tcW w:w="4044" w:type="dxa"/>
          </w:tcPr>
          <w:p w14:paraId="557D6900" w14:textId="1E1DA42F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Allow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clips,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junctions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screws</w:t>
            </w:r>
          </w:p>
        </w:tc>
        <w:tc>
          <w:tcPr>
            <w:tcW w:w="916" w:type="dxa"/>
          </w:tcPr>
          <w:p w14:paraId="4731FCAA" w14:textId="723065E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item</w:t>
            </w:r>
          </w:p>
        </w:tc>
        <w:tc>
          <w:tcPr>
            <w:tcW w:w="1119" w:type="dxa"/>
          </w:tcPr>
          <w:p w14:paraId="63B6F387" w14:textId="45C15B8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7CA95FD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8CF17E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30FB0E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A52630C" w14:textId="753D34A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114</w:t>
            </w:r>
          </w:p>
        </w:tc>
        <w:tc>
          <w:tcPr>
            <w:tcW w:w="4044" w:type="dxa"/>
          </w:tcPr>
          <w:p w14:paraId="55AEA571" w14:textId="25E12E60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Switch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board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neutral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bar</w:t>
            </w:r>
          </w:p>
        </w:tc>
        <w:tc>
          <w:tcPr>
            <w:tcW w:w="916" w:type="dxa"/>
          </w:tcPr>
          <w:p w14:paraId="280DB0FA" w14:textId="4ABCD4A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304B20E4" w14:textId="49377C0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4D399BE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1EB4E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BBB060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5FB86B5" w14:textId="47F873B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115</w:t>
            </w:r>
          </w:p>
        </w:tc>
        <w:tc>
          <w:tcPr>
            <w:tcW w:w="4044" w:type="dxa"/>
          </w:tcPr>
          <w:p w14:paraId="0D6B9756" w14:textId="709D5B66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Circuit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breaker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20A</w:t>
            </w:r>
          </w:p>
        </w:tc>
        <w:tc>
          <w:tcPr>
            <w:tcW w:w="916" w:type="dxa"/>
          </w:tcPr>
          <w:p w14:paraId="73997FF4" w14:textId="5FC84FD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62CE98F1" w14:textId="22ACBC3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2ACE459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64FBAB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8160E3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E753B17" w14:textId="7C6B4D4D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116</w:t>
            </w:r>
          </w:p>
        </w:tc>
        <w:tc>
          <w:tcPr>
            <w:tcW w:w="4044" w:type="dxa"/>
          </w:tcPr>
          <w:p w14:paraId="2268C743" w14:textId="57BD1ECF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Circuit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breaker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16A</w:t>
            </w:r>
          </w:p>
        </w:tc>
        <w:tc>
          <w:tcPr>
            <w:tcW w:w="916" w:type="dxa"/>
          </w:tcPr>
          <w:p w14:paraId="28B10A04" w14:textId="0D53D81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2ADA0988" w14:textId="6495017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09AC643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58DB2E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9F749D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5BE146" w14:textId="20E40C1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117</w:t>
            </w:r>
          </w:p>
        </w:tc>
        <w:tc>
          <w:tcPr>
            <w:tcW w:w="4044" w:type="dxa"/>
          </w:tcPr>
          <w:p w14:paraId="54DE2C52" w14:textId="4365B3F4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Circuit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breaker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10A</w:t>
            </w:r>
          </w:p>
        </w:tc>
        <w:tc>
          <w:tcPr>
            <w:tcW w:w="916" w:type="dxa"/>
          </w:tcPr>
          <w:p w14:paraId="6A572339" w14:textId="2FB5784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2BEF2EF4" w14:textId="5FD4E19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11E91A0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698AB7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9EEE3D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DB32893" w14:textId="7AB7254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lastRenderedPageBreak/>
              <w:t>118</w:t>
            </w:r>
          </w:p>
        </w:tc>
        <w:tc>
          <w:tcPr>
            <w:tcW w:w="4044" w:type="dxa"/>
          </w:tcPr>
          <w:p w14:paraId="5D288EEE" w14:textId="04DF1981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Circuit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breaker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8A</w:t>
            </w:r>
          </w:p>
        </w:tc>
        <w:tc>
          <w:tcPr>
            <w:tcW w:w="916" w:type="dxa"/>
          </w:tcPr>
          <w:p w14:paraId="7800204B" w14:textId="7DE20D7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37E3C34D" w14:textId="642AFFB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37C823B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0FB71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B7BB7A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731CB26" w14:textId="6BD31BB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119</w:t>
            </w:r>
          </w:p>
        </w:tc>
        <w:tc>
          <w:tcPr>
            <w:tcW w:w="4044" w:type="dxa"/>
          </w:tcPr>
          <w:p w14:paraId="6C4B3271" w14:textId="7A0C1B0D" w:rsidR="0083247B" w:rsidRPr="00CE49F4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Wall</w:t>
            </w:r>
            <w:r>
              <w:rPr>
                <w:spacing w:val="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plug</w:t>
            </w:r>
          </w:p>
        </w:tc>
        <w:tc>
          <w:tcPr>
            <w:tcW w:w="916" w:type="dxa"/>
          </w:tcPr>
          <w:p w14:paraId="1BDB0E64" w14:textId="3D76BD4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m</w:t>
            </w:r>
          </w:p>
        </w:tc>
        <w:tc>
          <w:tcPr>
            <w:tcW w:w="1119" w:type="dxa"/>
          </w:tcPr>
          <w:p w14:paraId="3DC3D730" w14:textId="0F483AD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1D23238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815E83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899D84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B3D1283" w14:textId="766507E8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0FC366E" w14:textId="448F9131" w:rsidR="0083247B" w:rsidRPr="00CE49F4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pacing w:val="-2"/>
                <w:sz w:val="21"/>
                <w:u w:val="single"/>
              </w:rPr>
              <w:t>Painting</w:t>
            </w:r>
          </w:p>
        </w:tc>
        <w:tc>
          <w:tcPr>
            <w:tcW w:w="916" w:type="dxa"/>
          </w:tcPr>
          <w:p w14:paraId="16C10A22" w14:textId="182F3FA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6AE6AAF" w14:textId="166768E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C3F751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7CECE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3CED5C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0468A71" w14:textId="73F8147D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120</w:t>
            </w:r>
          </w:p>
        </w:tc>
        <w:tc>
          <w:tcPr>
            <w:tcW w:w="4044" w:type="dxa"/>
          </w:tcPr>
          <w:p w14:paraId="7D39B8AF" w14:textId="52C1CC82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Pink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primer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ltrs</w:t>
            </w:r>
          </w:p>
        </w:tc>
        <w:tc>
          <w:tcPr>
            <w:tcW w:w="916" w:type="dxa"/>
          </w:tcPr>
          <w:p w14:paraId="2A6F1526" w14:textId="6FCF6A8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tins</w:t>
            </w:r>
          </w:p>
        </w:tc>
        <w:tc>
          <w:tcPr>
            <w:tcW w:w="1119" w:type="dxa"/>
          </w:tcPr>
          <w:p w14:paraId="028B2B26" w14:textId="0337561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7</w:t>
            </w:r>
          </w:p>
        </w:tc>
        <w:tc>
          <w:tcPr>
            <w:tcW w:w="1493" w:type="dxa"/>
          </w:tcPr>
          <w:p w14:paraId="30030A3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FAB259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9F3FAB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E097197" w14:textId="104F874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121</w:t>
            </w:r>
          </w:p>
        </w:tc>
        <w:tc>
          <w:tcPr>
            <w:tcW w:w="4044" w:type="dxa"/>
          </w:tcPr>
          <w:p w14:paraId="2B579230" w14:textId="7CEEE3CE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Undercoat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litres</w:t>
            </w:r>
          </w:p>
        </w:tc>
        <w:tc>
          <w:tcPr>
            <w:tcW w:w="916" w:type="dxa"/>
          </w:tcPr>
          <w:p w14:paraId="598FF73B" w14:textId="73A6572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tins</w:t>
            </w:r>
          </w:p>
        </w:tc>
        <w:tc>
          <w:tcPr>
            <w:tcW w:w="1119" w:type="dxa"/>
          </w:tcPr>
          <w:p w14:paraId="030C6A54" w14:textId="4F6AC47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1493" w:type="dxa"/>
          </w:tcPr>
          <w:p w14:paraId="0E57CE7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987CA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7B40ED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E14BB42" w14:textId="50C42E4E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122</w:t>
            </w:r>
          </w:p>
        </w:tc>
        <w:tc>
          <w:tcPr>
            <w:tcW w:w="4044" w:type="dxa"/>
          </w:tcPr>
          <w:p w14:paraId="1C60A21A" w14:textId="4DFF0954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H/gloss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ltrs</w:t>
            </w:r>
          </w:p>
        </w:tc>
        <w:tc>
          <w:tcPr>
            <w:tcW w:w="916" w:type="dxa"/>
          </w:tcPr>
          <w:p w14:paraId="42379217" w14:textId="4C15B30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tins</w:t>
            </w:r>
          </w:p>
        </w:tc>
        <w:tc>
          <w:tcPr>
            <w:tcW w:w="1119" w:type="dxa"/>
          </w:tcPr>
          <w:p w14:paraId="68EC639B" w14:textId="778219B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493" w:type="dxa"/>
          </w:tcPr>
          <w:p w14:paraId="4FB616B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7912E9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D7F10D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5E4DAEE" w14:textId="214AACA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123</w:t>
            </w:r>
          </w:p>
        </w:tc>
        <w:tc>
          <w:tcPr>
            <w:tcW w:w="4044" w:type="dxa"/>
          </w:tcPr>
          <w:p w14:paraId="07AF9F3A" w14:textId="55224DB6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Acrylic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ltrs</w:t>
            </w:r>
          </w:p>
        </w:tc>
        <w:tc>
          <w:tcPr>
            <w:tcW w:w="916" w:type="dxa"/>
          </w:tcPr>
          <w:p w14:paraId="777C2179" w14:textId="200C283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tins</w:t>
            </w:r>
          </w:p>
        </w:tc>
        <w:tc>
          <w:tcPr>
            <w:tcW w:w="1119" w:type="dxa"/>
          </w:tcPr>
          <w:p w14:paraId="701D2201" w14:textId="0D70A64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1493" w:type="dxa"/>
          </w:tcPr>
          <w:p w14:paraId="28AE74B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7C0E0D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486B75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77827F6" w14:textId="37BCECEE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124</w:t>
            </w:r>
          </w:p>
        </w:tc>
        <w:tc>
          <w:tcPr>
            <w:tcW w:w="4044" w:type="dxa"/>
          </w:tcPr>
          <w:p w14:paraId="77A1C1E9" w14:textId="35A867EF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Tray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complete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roller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sleeve</w:t>
            </w:r>
          </w:p>
        </w:tc>
        <w:tc>
          <w:tcPr>
            <w:tcW w:w="916" w:type="dxa"/>
          </w:tcPr>
          <w:p w14:paraId="1398F4AB" w14:textId="18A809C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6DEF02AF" w14:textId="018AE0F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0546E71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C1D20F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6418D8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528386B" w14:textId="2EFD3999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125</w:t>
            </w:r>
          </w:p>
        </w:tc>
        <w:tc>
          <w:tcPr>
            <w:tcW w:w="4044" w:type="dxa"/>
          </w:tcPr>
          <w:p w14:paraId="53095F93" w14:textId="47E64CBC" w:rsidR="0083247B" w:rsidRPr="00CE49F4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4"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paint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brush</w:t>
            </w:r>
          </w:p>
        </w:tc>
        <w:tc>
          <w:tcPr>
            <w:tcW w:w="916" w:type="dxa"/>
          </w:tcPr>
          <w:p w14:paraId="29A46A2A" w14:textId="691AA7A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238985FB" w14:textId="3E9FAC4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6DE5B4E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05A60D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263BBE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1545400" w14:textId="61D5FBF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126</w:t>
            </w:r>
          </w:p>
        </w:tc>
        <w:tc>
          <w:tcPr>
            <w:tcW w:w="4044" w:type="dxa"/>
          </w:tcPr>
          <w:p w14:paraId="6B273C7E" w14:textId="0EA1197B" w:rsidR="0083247B" w:rsidRPr="00233FF7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u w:val="single"/>
              </w:rPr>
            </w:pPr>
            <w:r>
              <w:rPr>
                <w:sz w:val="21"/>
              </w:rPr>
              <w:t>3"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paint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brush</w:t>
            </w:r>
          </w:p>
        </w:tc>
        <w:tc>
          <w:tcPr>
            <w:tcW w:w="916" w:type="dxa"/>
          </w:tcPr>
          <w:p w14:paraId="5B48AC53" w14:textId="555B368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0E07E46A" w14:textId="2748F29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5FD27E7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94976E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EA57E7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AFBE1E5" w14:textId="03AA88D5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127</w:t>
            </w:r>
          </w:p>
        </w:tc>
        <w:tc>
          <w:tcPr>
            <w:tcW w:w="4044" w:type="dxa"/>
          </w:tcPr>
          <w:p w14:paraId="0C15EC01" w14:textId="348FD1F1" w:rsidR="0083247B" w:rsidRPr="00CE49F4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2"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paint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brush</w:t>
            </w:r>
          </w:p>
        </w:tc>
        <w:tc>
          <w:tcPr>
            <w:tcW w:w="916" w:type="dxa"/>
          </w:tcPr>
          <w:p w14:paraId="400BA5B9" w14:textId="0C75D5C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19E18F5D" w14:textId="1F971B3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7D459E8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DE8BC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09DD3D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83C2E84" w14:textId="1118110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128</w:t>
            </w:r>
          </w:p>
        </w:tc>
        <w:tc>
          <w:tcPr>
            <w:tcW w:w="4044" w:type="dxa"/>
          </w:tcPr>
          <w:p w14:paraId="57D13BD8" w14:textId="02FC0AB7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1"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paint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brush</w:t>
            </w:r>
          </w:p>
        </w:tc>
        <w:tc>
          <w:tcPr>
            <w:tcW w:w="916" w:type="dxa"/>
          </w:tcPr>
          <w:p w14:paraId="10F1A8A9" w14:textId="1A33BA0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21E0110C" w14:textId="4D73F36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493" w:type="dxa"/>
          </w:tcPr>
          <w:p w14:paraId="2BFAAEE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B15DBC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6FB5DB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4BFE3A8" w14:textId="5C62C36E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008D8DAF" w14:textId="25727539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Nails</w:t>
            </w:r>
            <w:r>
              <w:rPr>
                <w:rFonts w:ascii="Arial"/>
                <w:b/>
                <w:spacing w:val="-8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,</w:t>
            </w:r>
            <w:r>
              <w:rPr>
                <w:rFonts w:ascii="Arial"/>
                <w:b/>
                <w:spacing w:val="-7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Screws</w:t>
            </w:r>
            <w:r>
              <w:rPr>
                <w:rFonts w:ascii="Arial"/>
                <w:b/>
                <w:spacing w:val="-4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&amp;</w:t>
            </w:r>
            <w:r>
              <w:rPr>
                <w:rFonts w:ascii="Arial"/>
                <w:b/>
                <w:spacing w:val="-5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  <w:u w:val="single"/>
              </w:rPr>
              <w:t>Bolts</w:t>
            </w:r>
          </w:p>
        </w:tc>
        <w:tc>
          <w:tcPr>
            <w:tcW w:w="916" w:type="dxa"/>
          </w:tcPr>
          <w:p w14:paraId="51812A8B" w14:textId="797F191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634A0AA2" w14:textId="2FAC211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2A86E2F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3BEBA3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2E268C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E62838E" w14:textId="1971E43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129</w:t>
            </w:r>
          </w:p>
        </w:tc>
        <w:tc>
          <w:tcPr>
            <w:tcW w:w="4044" w:type="dxa"/>
          </w:tcPr>
          <w:p w14:paraId="345DCEFB" w14:textId="3307C9E6" w:rsidR="0083247B" w:rsidRPr="00CE49F4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4"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galvanised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nail</w:t>
            </w:r>
          </w:p>
        </w:tc>
        <w:tc>
          <w:tcPr>
            <w:tcW w:w="916" w:type="dxa"/>
          </w:tcPr>
          <w:p w14:paraId="0DDA3859" w14:textId="4CD94D4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kg</w:t>
            </w:r>
          </w:p>
        </w:tc>
        <w:tc>
          <w:tcPr>
            <w:tcW w:w="1119" w:type="dxa"/>
          </w:tcPr>
          <w:p w14:paraId="07B0548D" w14:textId="4775822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25</w:t>
            </w:r>
          </w:p>
        </w:tc>
        <w:tc>
          <w:tcPr>
            <w:tcW w:w="1493" w:type="dxa"/>
          </w:tcPr>
          <w:p w14:paraId="12A84AC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D48F4C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7AF13F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F201A61" w14:textId="23CB289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130</w:t>
            </w:r>
          </w:p>
        </w:tc>
        <w:tc>
          <w:tcPr>
            <w:tcW w:w="4044" w:type="dxa"/>
          </w:tcPr>
          <w:p w14:paraId="3DA0DB26" w14:textId="020E7C85" w:rsidR="0083247B" w:rsidRPr="00233FF7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u w:val="single"/>
              </w:rPr>
            </w:pPr>
            <w:r>
              <w:rPr>
                <w:sz w:val="21"/>
              </w:rPr>
              <w:t>3"</w:t>
            </w:r>
            <w:r>
              <w:rPr>
                <w:spacing w:val="-17"/>
                <w:sz w:val="21"/>
              </w:rPr>
              <w:t xml:space="preserve"> </w:t>
            </w:r>
            <w:r>
              <w:rPr>
                <w:sz w:val="21"/>
              </w:rPr>
              <w:t>galvanised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nail</w:t>
            </w:r>
          </w:p>
        </w:tc>
        <w:tc>
          <w:tcPr>
            <w:tcW w:w="916" w:type="dxa"/>
          </w:tcPr>
          <w:p w14:paraId="5F040776" w14:textId="00CB9AD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kg</w:t>
            </w:r>
          </w:p>
        </w:tc>
        <w:tc>
          <w:tcPr>
            <w:tcW w:w="1119" w:type="dxa"/>
          </w:tcPr>
          <w:p w14:paraId="389F1EB9" w14:textId="1DFFD72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25</w:t>
            </w:r>
          </w:p>
        </w:tc>
        <w:tc>
          <w:tcPr>
            <w:tcW w:w="1493" w:type="dxa"/>
          </w:tcPr>
          <w:p w14:paraId="4B6A656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BC174E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1B484F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C9B753D" w14:textId="69C440BD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131</w:t>
            </w:r>
          </w:p>
        </w:tc>
        <w:tc>
          <w:tcPr>
            <w:tcW w:w="4044" w:type="dxa"/>
          </w:tcPr>
          <w:p w14:paraId="72EDADC0" w14:textId="7AED50EB" w:rsidR="0083247B" w:rsidRPr="00CE49F4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1/2"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galvanised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nail</w:t>
            </w:r>
          </w:p>
        </w:tc>
        <w:tc>
          <w:tcPr>
            <w:tcW w:w="916" w:type="dxa"/>
          </w:tcPr>
          <w:p w14:paraId="232FA40D" w14:textId="7D46340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kg</w:t>
            </w:r>
          </w:p>
        </w:tc>
        <w:tc>
          <w:tcPr>
            <w:tcW w:w="1119" w:type="dxa"/>
          </w:tcPr>
          <w:p w14:paraId="75B53F97" w14:textId="0947D5E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1493" w:type="dxa"/>
          </w:tcPr>
          <w:p w14:paraId="45557EE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BF1AE3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821C23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D2FEEBC" w14:textId="5898A4D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132</w:t>
            </w:r>
          </w:p>
        </w:tc>
        <w:tc>
          <w:tcPr>
            <w:tcW w:w="4044" w:type="dxa"/>
          </w:tcPr>
          <w:p w14:paraId="52E65AA4" w14:textId="23E4D5A8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2"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galvanised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nail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flat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head</w:t>
            </w:r>
          </w:p>
        </w:tc>
        <w:tc>
          <w:tcPr>
            <w:tcW w:w="916" w:type="dxa"/>
          </w:tcPr>
          <w:p w14:paraId="6A303631" w14:textId="1CE55B5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kg</w:t>
            </w:r>
          </w:p>
        </w:tc>
        <w:tc>
          <w:tcPr>
            <w:tcW w:w="1119" w:type="dxa"/>
          </w:tcPr>
          <w:p w14:paraId="569BF63A" w14:textId="25EE9D4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15</w:t>
            </w:r>
          </w:p>
        </w:tc>
        <w:tc>
          <w:tcPr>
            <w:tcW w:w="1493" w:type="dxa"/>
          </w:tcPr>
          <w:p w14:paraId="3841F5A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579AE5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2A526A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00C523A" w14:textId="25A6D1F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133</w:t>
            </w:r>
          </w:p>
        </w:tc>
        <w:tc>
          <w:tcPr>
            <w:tcW w:w="4044" w:type="dxa"/>
          </w:tcPr>
          <w:p w14:paraId="73BB1C43" w14:textId="4E14AA39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1/2"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twisted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roof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nail</w:t>
            </w:r>
          </w:p>
        </w:tc>
        <w:tc>
          <w:tcPr>
            <w:tcW w:w="916" w:type="dxa"/>
          </w:tcPr>
          <w:p w14:paraId="6C382216" w14:textId="09D3291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kg</w:t>
            </w:r>
          </w:p>
        </w:tc>
        <w:tc>
          <w:tcPr>
            <w:tcW w:w="1119" w:type="dxa"/>
          </w:tcPr>
          <w:p w14:paraId="40809543" w14:textId="04DC562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20</w:t>
            </w:r>
          </w:p>
        </w:tc>
        <w:tc>
          <w:tcPr>
            <w:tcW w:w="1493" w:type="dxa"/>
          </w:tcPr>
          <w:p w14:paraId="1FEAFB2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B158B7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66A7217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42978E" w14:textId="277B8E7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134</w:t>
            </w:r>
          </w:p>
        </w:tc>
        <w:tc>
          <w:tcPr>
            <w:tcW w:w="4044" w:type="dxa"/>
          </w:tcPr>
          <w:p w14:paraId="4CBCF77B" w14:textId="13E13D15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12mm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dia.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Bolts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&amp;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nuts</w:t>
            </w:r>
          </w:p>
        </w:tc>
        <w:tc>
          <w:tcPr>
            <w:tcW w:w="916" w:type="dxa"/>
          </w:tcPr>
          <w:p w14:paraId="086EFBCF" w14:textId="42F1033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24BEEAAD" w14:textId="3315B58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50</w:t>
            </w:r>
          </w:p>
        </w:tc>
        <w:tc>
          <w:tcPr>
            <w:tcW w:w="1493" w:type="dxa"/>
          </w:tcPr>
          <w:p w14:paraId="4B3DA45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6D6B85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D570CC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99C5BF6" w14:textId="649AF8A2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E80DA22" w14:textId="62E2576E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 xml:space="preserve">Exterior Element </w:t>
            </w:r>
          </w:p>
        </w:tc>
        <w:tc>
          <w:tcPr>
            <w:tcW w:w="916" w:type="dxa"/>
          </w:tcPr>
          <w:p w14:paraId="303D4E9A" w14:textId="3CF555E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AFD345A" w14:textId="4A29B44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1ECE225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507F53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DB3B2E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5E65AAE" w14:textId="1868D610" w:rsidR="0083247B" w:rsidRPr="00233FF7" w:rsidRDefault="0083247B" w:rsidP="0083247B">
            <w:pPr>
              <w:rPr>
                <w:b w:val="0"/>
                <w:i/>
                <w:iCs/>
              </w:rPr>
            </w:pPr>
          </w:p>
        </w:tc>
        <w:tc>
          <w:tcPr>
            <w:tcW w:w="4044" w:type="dxa"/>
          </w:tcPr>
          <w:p w14:paraId="5131B89A" w14:textId="2041112C" w:rsidR="0083247B" w:rsidRPr="00233FF7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rPr>
                <w:rFonts w:ascii="Arial"/>
                <w:b/>
                <w:sz w:val="21"/>
                <w:u w:val="single"/>
              </w:rPr>
              <w:t xml:space="preserve">Water Services </w:t>
            </w:r>
          </w:p>
        </w:tc>
        <w:tc>
          <w:tcPr>
            <w:tcW w:w="916" w:type="dxa"/>
          </w:tcPr>
          <w:p w14:paraId="7B83BB4B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07B513CD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8C5542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53A03E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128AB12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A0AEFEA" w14:textId="6CDED1CE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135</w:t>
            </w:r>
          </w:p>
        </w:tc>
        <w:tc>
          <w:tcPr>
            <w:tcW w:w="4044" w:type="dxa"/>
          </w:tcPr>
          <w:p w14:paraId="00A2A354" w14:textId="7B3C8246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 xml:space="preserve">Water tank 5000 liters </w:t>
            </w:r>
          </w:p>
        </w:tc>
        <w:tc>
          <w:tcPr>
            <w:tcW w:w="916" w:type="dxa"/>
          </w:tcPr>
          <w:p w14:paraId="7A606D48" w14:textId="5B5EA79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604D63F5" w14:textId="59506F4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</w:t>
            </w:r>
          </w:p>
        </w:tc>
        <w:tc>
          <w:tcPr>
            <w:tcW w:w="1493" w:type="dxa"/>
          </w:tcPr>
          <w:p w14:paraId="14009CA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687572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5B2FDB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57AC93D" w14:textId="78AED103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136</w:t>
            </w:r>
          </w:p>
        </w:tc>
        <w:tc>
          <w:tcPr>
            <w:tcW w:w="4044" w:type="dxa"/>
          </w:tcPr>
          <w:p w14:paraId="2286D332" w14:textId="7DC9B056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 xml:space="preserve">Polythene tank 1200 liters </w:t>
            </w:r>
          </w:p>
        </w:tc>
        <w:tc>
          <w:tcPr>
            <w:tcW w:w="916" w:type="dxa"/>
          </w:tcPr>
          <w:p w14:paraId="2960FB2F" w14:textId="3D7EC04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089101A2" w14:textId="42A2AF4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</w:t>
            </w:r>
          </w:p>
        </w:tc>
        <w:tc>
          <w:tcPr>
            <w:tcW w:w="1493" w:type="dxa"/>
          </w:tcPr>
          <w:p w14:paraId="3DF8693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DEA044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66498A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2031351" w14:textId="0113253B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4B08C565" w14:textId="762AB73D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Rainwater</w:t>
            </w:r>
            <w:r>
              <w:rPr>
                <w:rFonts w:ascii="Arial"/>
                <w:b/>
                <w:spacing w:val="-12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Tanks</w:t>
            </w:r>
            <w:r>
              <w:rPr>
                <w:rFonts w:ascii="Arial"/>
                <w:b/>
                <w:spacing w:val="-8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/</w:t>
            </w:r>
            <w:r>
              <w:rPr>
                <w:rFonts w:ascii="Arial"/>
                <w:b/>
                <w:spacing w:val="-10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Header</w:t>
            </w:r>
            <w:r>
              <w:rPr>
                <w:rFonts w:ascii="Arial"/>
                <w:b/>
                <w:spacing w:val="-8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4"/>
                <w:sz w:val="21"/>
                <w:u w:val="single"/>
              </w:rPr>
              <w:t>Tank</w:t>
            </w:r>
          </w:p>
        </w:tc>
        <w:tc>
          <w:tcPr>
            <w:tcW w:w="916" w:type="dxa"/>
          </w:tcPr>
          <w:p w14:paraId="2A898BA9" w14:textId="4B008FA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9BFA650" w14:textId="0AC88E1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485C35A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48466B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D309E5B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FF93D5A" w14:textId="60FE701F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17B3ABF8" w14:textId="5FC4A2CF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Rainwater</w:t>
            </w:r>
            <w:r>
              <w:rPr>
                <w:rFonts w:ascii="Arial"/>
                <w:b/>
                <w:spacing w:val="-14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Concrete</w:t>
            </w:r>
            <w:r>
              <w:rPr>
                <w:rFonts w:ascii="Arial"/>
                <w:b/>
                <w:spacing w:val="-9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  <w:u w:val="single"/>
              </w:rPr>
              <w:t>Base:</w:t>
            </w:r>
          </w:p>
        </w:tc>
        <w:tc>
          <w:tcPr>
            <w:tcW w:w="916" w:type="dxa"/>
          </w:tcPr>
          <w:p w14:paraId="62D90FC0" w14:textId="4EF9AAB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3C3E1D9B" w14:textId="5032FBF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3602898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A626E5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E3788F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7E7C075" w14:textId="21C9D5D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137</w:t>
            </w:r>
          </w:p>
        </w:tc>
        <w:tc>
          <w:tcPr>
            <w:tcW w:w="4044" w:type="dxa"/>
          </w:tcPr>
          <w:p w14:paraId="00CF1D41" w14:textId="15A6BE96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Cement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40kg</w:t>
            </w:r>
          </w:p>
        </w:tc>
        <w:tc>
          <w:tcPr>
            <w:tcW w:w="916" w:type="dxa"/>
          </w:tcPr>
          <w:p w14:paraId="24A1E470" w14:textId="38EA3CB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bags</w:t>
            </w:r>
          </w:p>
        </w:tc>
        <w:tc>
          <w:tcPr>
            <w:tcW w:w="1119" w:type="dxa"/>
          </w:tcPr>
          <w:p w14:paraId="71C55B67" w14:textId="0D28D3A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17</w:t>
            </w:r>
          </w:p>
        </w:tc>
        <w:tc>
          <w:tcPr>
            <w:tcW w:w="1493" w:type="dxa"/>
          </w:tcPr>
          <w:p w14:paraId="3B50650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640C7A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B94CFA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1CCFBC1" w14:textId="2A49287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138</w:t>
            </w:r>
          </w:p>
        </w:tc>
        <w:tc>
          <w:tcPr>
            <w:tcW w:w="4044" w:type="dxa"/>
          </w:tcPr>
          <w:p w14:paraId="5FE31399" w14:textId="724BD7CC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F62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fabric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mesh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wire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6mx2.4m/sheet</w:t>
            </w:r>
          </w:p>
        </w:tc>
        <w:tc>
          <w:tcPr>
            <w:tcW w:w="916" w:type="dxa"/>
          </w:tcPr>
          <w:p w14:paraId="2573B16C" w14:textId="62A2A72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sht</w:t>
            </w:r>
          </w:p>
        </w:tc>
        <w:tc>
          <w:tcPr>
            <w:tcW w:w="1119" w:type="dxa"/>
          </w:tcPr>
          <w:p w14:paraId="626A31BB" w14:textId="14F3F26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1F02C74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8A48BD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23A218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7F93433" w14:textId="7EC966D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139</w:t>
            </w:r>
          </w:p>
        </w:tc>
        <w:tc>
          <w:tcPr>
            <w:tcW w:w="4044" w:type="dxa"/>
          </w:tcPr>
          <w:p w14:paraId="5E547B9E" w14:textId="6DA7A585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Rod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12mm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6m</w:t>
            </w:r>
          </w:p>
        </w:tc>
        <w:tc>
          <w:tcPr>
            <w:tcW w:w="916" w:type="dxa"/>
          </w:tcPr>
          <w:p w14:paraId="6A17363C" w14:textId="5385D76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178893D6" w14:textId="50A6510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6D9C2BC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B47F2C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1E9F91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0D0CE8D" w14:textId="4DECE44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140</w:t>
            </w:r>
          </w:p>
        </w:tc>
        <w:tc>
          <w:tcPr>
            <w:tcW w:w="4044" w:type="dxa"/>
          </w:tcPr>
          <w:p w14:paraId="1590F64E" w14:textId="177F70FB" w:rsidR="0083247B" w:rsidRPr="00943F9E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Rod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6mm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6m</w:t>
            </w:r>
          </w:p>
        </w:tc>
        <w:tc>
          <w:tcPr>
            <w:tcW w:w="916" w:type="dxa"/>
          </w:tcPr>
          <w:p w14:paraId="7545C435" w14:textId="0F1E1531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10851619" w14:textId="101FC1A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5CAD85D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7F44AE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5F1AF4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4348C3B" w14:textId="520CCC4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141</w:t>
            </w:r>
          </w:p>
        </w:tc>
        <w:tc>
          <w:tcPr>
            <w:tcW w:w="4044" w:type="dxa"/>
          </w:tcPr>
          <w:p w14:paraId="7EF4A073" w14:textId="2D542C9C" w:rsidR="0083247B" w:rsidRPr="00943F9E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>
              <w:rPr>
                <w:sz w:val="21"/>
              </w:rPr>
              <w:t>200x25mm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timber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formwork</w:t>
            </w:r>
          </w:p>
        </w:tc>
        <w:tc>
          <w:tcPr>
            <w:tcW w:w="916" w:type="dxa"/>
          </w:tcPr>
          <w:p w14:paraId="09BC66FF" w14:textId="11401E7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1BC80AFF" w14:textId="63DD5AC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645AA19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3F7011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54082E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F6BD2C8" w14:textId="3BDED75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142</w:t>
            </w:r>
          </w:p>
        </w:tc>
        <w:tc>
          <w:tcPr>
            <w:tcW w:w="4044" w:type="dxa"/>
          </w:tcPr>
          <w:p w14:paraId="468220D7" w14:textId="3DF049D4" w:rsidR="0083247B" w:rsidRPr="00943F9E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100x50mm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formwork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frames</w:t>
            </w:r>
          </w:p>
        </w:tc>
        <w:tc>
          <w:tcPr>
            <w:tcW w:w="916" w:type="dxa"/>
          </w:tcPr>
          <w:p w14:paraId="0932BE50" w14:textId="464D131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7ABBAD3E" w14:textId="15E1773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0CF22DD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1D576E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EA9F11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C8315B6" w14:textId="54A855E8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6BE499B1" w14:textId="77777777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/>
                <w:b/>
                <w:sz w:val="21"/>
                <w:u w:val="single"/>
              </w:rPr>
            </w:pPr>
          </w:p>
        </w:tc>
        <w:tc>
          <w:tcPr>
            <w:tcW w:w="916" w:type="dxa"/>
          </w:tcPr>
          <w:p w14:paraId="3BE90C71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768F2FAD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E24FDE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C2C684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E757AA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DABDB09" w14:textId="5467EB54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44FED6B7" w14:textId="05A6BB52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Overhead</w:t>
            </w:r>
            <w:r>
              <w:rPr>
                <w:rFonts w:ascii="Arial"/>
                <w:b/>
                <w:spacing w:val="-13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Tank</w:t>
            </w:r>
            <w:r>
              <w:rPr>
                <w:rFonts w:ascii="Arial"/>
                <w:b/>
                <w:spacing w:val="-10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  <w:u w:val="single"/>
              </w:rPr>
              <w:t>Stand:</w:t>
            </w:r>
          </w:p>
        </w:tc>
        <w:tc>
          <w:tcPr>
            <w:tcW w:w="916" w:type="dxa"/>
          </w:tcPr>
          <w:p w14:paraId="7F7FFA6D" w14:textId="3E633EA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6BB72088" w14:textId="470C4FE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6B67E1D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B4FC64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4622E64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92B295" w14:textId="593F5412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143</w:t>
            </w:r>
          </w:p>
        </w:tc>
        <w:tc>
          <w:tcPr>
            <w:tcW w:w="4044" w:type="dxa"/>
          </w:tcPr>
          <w:p w14:paraId="4BD9C503" w14:textId="686CD975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Cement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40kg</w:t>
            </w:r>
          </w:p>
        </w:tc>
        <w:tc>
          <w:tcPr>
            <w:tcW w:w="916" w:type="dxa"/>
          </w:tcPr>
          <w:p w14:paraId="7C67D77B" w14:textId="32DF3ED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bags</w:t>
            </w:r>
          </w:p>
        </w:tc>
        <w:tc>
          <w:tcPr>
            <w:tcW w:w="1119" w:type="dxa"/>
          </w:tcPr>
          <w:p w14:paraId="36C29041" w14:textId="397A6FB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28</w:t>
            </w:r>
          </w:p>
        </w:tc>
        <w:tc>
          <w:tcPr>
            <w:tcW w:w="1493" w:type="dxa"/>
          </w:tcPr>
          <w:p w14:paraId="6124F024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11D8FC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EF566C0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0966877" w14:textId="05EB685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144</w:t>
            </w:r>
          </w:p>
        </w:tc>
        <w:tc>
          <w:tcPr>
            <w:tcW w:w="4044" w:type="dxa"/>
          </w:tcPr>
          <w:p w14:paraId="15325AF9" w14:textId="291C5609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F62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fabric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mesh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wire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6mx2.4m/sheet</w:t>
            </w:r>
          </w:p>
        </w:tc>
        <w:tc>
          <w:tcPr>
            <w:tcW w:w="916" w:type="dxa"/>
          </w:tcPr>
          <w:p w14:paraId="47D8CFB5" w14:textId="3F1D649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sht</w:t>
            </w:r>
          </w:p>
        </w:tc>
        <w:tc>
          <w:tcPr>
            <w:tcW w:w="1119" w:type="dxa"/>
          </w:tcPr>
          <w:p w14:paraId="63A53702" w14:textId="65A9067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543C22E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214470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F193F4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1BC2CC7" w14:textId="2B3296A8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145</w:t>
            </w:r>
          </w:p>
        </w:tc>
        <w:tc>
          <w:tcPr>
            <w:tcW w:w="4044" w:type="dxa"/>
          </w:tcPr>
          <w:p w14:paraId="6B0E9B9E" w14:textId="2068F41F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Rod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12mm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6m</w:t>
            </w:r>
          </w:p>
        </w:tc>
        <w:tc>
          <w:tcPr>
            <w:tcW w:w="916" w:type="dxa"/>
          </w:tcPr>
          <w:p w14:paraId="2A74E79F" w14:textId="7569FF4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61E695E7" w14:textId="7E736BE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6</w:t>
            </w:r>
          </w:p>
        </w:tc>
        <w:tc>
          <w:tcPr>
            <w:tcW w:w="1493" w:type="dxa"/>
          </w:tcPr>
          <w:p w14:paraId="6611A24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4D8B2BB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141954D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0F5FEFB" w14:textId="511ECB0A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146</w:t>
            </w:r>
          </w:p>
        </w:tc>
        <w:tc>
          <w:tcPr>
            <w:tcW w:w="4044" w:type="dxa"/>
          </w:tcPr>
          <w:p w14:paraId="3843CBB6" w14:textId="2D00968D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200x25mm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timber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formwork</w:t>
            </w:r>
          </w:p>
        </w:tc>
        <w:tc>
          <w:tcPr>
            <w:tcW w:w="916" w:type="dxa"/>
          </w:tcPr>
          <w:p w14:paraId="1BEAC782" w14:textId="0A9C7A4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18F47728" w14:textId="300B2A6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758C047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793EEE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8C38C5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541DEFFE" w14:textId="044235EF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147</w:t>
            </w:r>
          </w:p>
        </w:tc>
        <w:tc>
          <w:tcPr>
            <w:tcW w:w="4044" w:type="dxa"/>
          </w:tcPr>
          <w:p w14:paraId="1B8CBFE3" w14:textId="376708B0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Formwork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plasply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boarding</w:t>
            </w:r>
          </w:p>
        </w:tc>
        <w:tc>
          <w:tcPr>
            <w:tcW w:w="916" w:type="dxa"/>
          </w:tcPr>
          <w:p w14:paraId="01AA2E6D" w14:textId="06C51C29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sht</w:t>
            </w:r>
          </w:p>
        </w:tc>
        <w:tc>
          <w:tcPr>
            <w:tcW w:w="1119" w:type="dxa"/>
          </w:tcPr>
          <w:p w14:paraId="78C3BF98" w14:textId="52D60AA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12</w:t>
            </w:r>
          </w:p>
        </w:tc>
        <w:tc>
          <w:tcPr>
            <w:tcW w:w="1493" w:type="dxa"/>
          </w:tcPr>
          <w:p w14:paraId="089A2CA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DB08AA5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3AEE1B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7A0060F" w14:textId="3A73FBAC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148</w:t>
            </w:r>
          </w:p>
        </w:tc>
        <w:tc>
          <w:tcPr>
            <w:tcW w:w="4044" w:type="dxa"/>
          </w:tcPr>
          <w:p w14:paraId="41152F16" w14:textId="7863F751" w:rsidR="0083247B" w:rsidRPr="00943F9E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100x50mm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formwork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frames</w:t>
            </w:r>
          </w:p>
        </w:tc>
        <w:tc>
          <w:tcPr>
            <w:tcW w:w="916" w:type="dxa"/>
          </w:tcPr>
          <w:p w14:paraId="64BC3D53" w14:textId="2E13DD48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24898D4B" w14:textId="4B1CDA9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4BFE3E8D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3B28BE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83B895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631F444" w14:textId="624F6D7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149</w:t>
            </w:r>
          </w:p>
        </w:tc>
        <w:tc>
          <w:tcPr>
            <w:tcW w:w="4044" w:type="dxa"/>
          </w:tcPr>
          <w:p w14:paraId="35749392" w14:textId="2CF9A420" w:rsidR="0083247B" w:rsidRPr="00943F9E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Davey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water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pump</w:t>
            </w:r>
          </w:p>
        </w:tc>
        <w:tc>
          <w:tcPr>
            <w:tcW w:w="916" w:type="dxa"/>
          </w:tcPr>
          <w:p w14:paraId="544E0AB9" w14:textId="001A22F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50FE4E5F" w14:textId="05BD02B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4711735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381DE5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56D3D2C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CF4380A" w14:textId="5480F14D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5016A5A2" w14:textId="3F1D6F1C" w:rsidR="0083247B" w:rsidRPr="00A402D8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rFonts w:ascii="Arial"/>
                <w:b/>
                <w:sz w:val="21"/>
                <w:u w:val="single"/>
              </w:rPr>
              <w:t>Septic</w:t>
            </w:r>
            <w:r>
              <w:rPr>
                <w:rFonts w:ascii="Arial"/>
                <w:b/>
                <w:spacing w:val="-8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Tank</w:t>
            </w:r>
            <w:r>
              <w:rPr>
                <w:rFonts w:ascii="Arial"/>
                <w:b/>
                <w:spacing w:val="-8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and</w:t>
            </w:r>
            <w:r>
              <w:rPr>
                <w:rFonts w:ascii="Arial"/>
                <w:b/>
                <w:spacing w:val="-5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z w:val="21"/>
                <w:u w:val="single"/>
              </w:rPr>
              <w:t>Soakaway</w:t>
            </w:r>
            <w:r>
              <w:rPr>
                <w:rFonts w:ascii="Arial"/>
                <w:b/>
                <w:spacing w:val="-12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sz w:val="21"/>
                <w:u w:val="single"/>
              </w:rPr>
              <w:t>Pit</w:t>
            </w:r>
          </w:p>
        </w:tc>
        <w:tc>
          <w:tcPr>
            <w:tcW w:w="916" w:type="dxa"/>
          </w:tcPr>
          <w:p w14:paraId="0FDD1511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2F7DDF27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AE6BAE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09DF52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69B435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65156A3" w14:textId="32901555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79756655" w14:textId="673C6477" w:rsidR="0083247B" w:rsidRPr="00A402D8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rial"/>
                <w:b/>
                <w:sz w:val="21"/>
                <w:u w:val="single"/>
              </w:rPr>
              <w:t>Septic</w:t>
            </w:r>
            <w:r>
              <w:rPr>
                <w:rFonts w:ascii="Arial"/>
                <w:b/>
                <w:spacing w:val="-13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  <w:u w:val="single"/>
              </w:rPr>
              <w:t>Tanks:</w:t>
            </w:r>
          </w:p>
        </w:tc>
        <w:tc>
          <w:tcPr>
            <w:tcW w:w="916" w:type="dxa"/>
          </w:tcPr>
          <w:p w14:paraId="27E3B0C8" w14:textId="0526C09B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19" w:type="dxa"/>
          </w:tcPr>
          <w:p w14:paraId="6501C3B1" w14:textId="0D80115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93" w:type="dxa"/>
          </w:tcPr>
          <w:p w14:paraId="0FBD51BE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CF5A3D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17DD46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26B4688" w14:textId="27C6F120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150</w:t>
            </w:r>
          </w:p>
        </w:tc>
        <w:tc>
          <w:tcPr>
            <w:tcW w:w="4044" w:type="dxa"/>
          </w:tcPr>
          <w:p w14:paraId="587D9D2E" w14:textId="12E71462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Cement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40kg</w:t>
            </w:r>
          </w:p>
        </w:tc>
        <w:tc>
          <w:tcPr>
            <w:tcW w:w="916" w:type="dxa"/>
          </w:tcPr>
          <w:p w14:paraId="6603DC61" w14:textId="46059D5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bags</w:t>
            </w:r>
          </w:p>
        </w:tc>
        <w:tc>
          <w:tcPr>
            <w:tcW w:w="1119" w:type="dxa"/>
          </w:tcPr>
          <w:p w14:paraId="3D2A59F1" w14:textId="6071CCC0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40</w:t>
            </w:r>
          </w:p>
        </w:tc>
        <w:tc>
          <w:tcPr>
            <w:tcW w:w="1493" w:type="dxa"/>
          </w:tcPr>
          <w:p w14:paraId="1CC95130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3C61B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69531D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2FAD613" w14:textId="514C4E6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151</w:t>
            </w:r>
          </w:p>
        </w:tc>
        <w:tc>
          <w:tcPr>
            <w:tcW w:w="4044" w:type="dxa"/>
          </w:tcPr>
          <w:p w14:paraId="5BF360C8" w14:textId="08C8B9CB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F62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fabric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mesh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wire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6mx2.4m/sheet</w:t>
            </w:r>
          </w:p>
        </w:tc>
        <w:tc>
          <w:tcPr>
            <w:tcW w:w="916" w:type="dxa"/>
          </w:tcPr>
          <w:p w14:paraId="22D4B63E" w14:textId="178C64A2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sht</w:t>
            </w:r>
          </w:p>
        </w:tc>
        <w:tc>
          <w:tcPr>
            <w:tcW w:w="1119" w:type="dxa"/>
          </w:tcPr>
          <w:p w14:paraId="55603D57" w14:textId="7FFD640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681E241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75C9A3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4B02E5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DAF64B0" w14:textId="4FF9B854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152</w:t>
            </w:r>
          </w:p>
        </w:tc>
        <w:tc>
          <w:tcPr>
            <w:tcW w:w="4044" w:type="dxa"/>
          </w:tcPr>
          <w:p w14:paraId="0CB694E6" w14:textId="36F458AF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Rod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16mm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6m</w:t>
            </w:r>
          </w:p>
        </w:tc>
        <w:tc>
          <w:tcPr>
            <w:tcW w:w="916" w:type="dxa"/>
          </w:tcPr>
          <w:p w14:paraId="537AF0AE" w14:textId="56FB051E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2E7014BC" w14:textId="77003E0A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11</w:t>
            </w:r>
          </w:p>
        </w:tc>
        <w:tc>
          <w:tcPr>
            <w:tcW w:w="1493" w:type="dxa"/>
          </w:tcPr>
          <w:p w14:paraId="1CD83BC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E790B3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7706D278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C86A16D" w14:textId="274AE856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153</w:t>
            </w:r>
          </w:p>
        </w:tc>
        <w:tc>
          <w:tcPr>
            <w:tcW w:w="4044" w:type="dxa"/>
          </w:tcPr>
          <w:p w14:paraId="53EBBA86" w14:textId="6FDADD28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Rod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12mm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6m</w:t>
            </w:r>
          </w:p>
        </w:tc>
        <w:tc>
          <w:tcPr>
            <w:tcW w:w="916" w:type="dxa"/>
          </w:tcPr>
          <w:p w14:paraId="155F7E20" w14:textId="3A634A6F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0B764421" w14:textId="0E2B446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10</w:t>
            </w:r>
          </w:p>
        </w:tc>
        <w:tc>
          <w:tcPr>
            <w:tcW w:w="1493" w:type="dxa"/>
          </w:tcPr>
          <w:p w14:paraId="532069CC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D879FB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13D74445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455B7E6" w14:textId="665DC327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154</w:t>
            </w:r>
          </w:p>
        </w:tc>
        <w:tc>
          <w:tcPr>
            <w:tcW w:w="4044" w:type="dxa"/>
          </w:tcPr>
          <w:p w14:paraId="677CB16B" w14:textId="2CEB6F6B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Rod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6mm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6m</w:t>
            </w:r>
          </w:p>
        </w:tc>
        <w:tc>
          <w:tcPr>
            <w:tcW w:w="916" w:type="dxa"/>
          </w:tcPr>
          <w:p w14:paraId="35AF3EEC" w14:textId="5F1E3376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1F0DB08A" w14:textId="24A91CA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6B3A589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864F35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29B280B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ECAB036" w14:textId="5CB99AD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155</w:t>
            </w:r>
          </w:p>
        </w:tc>
        <w:tc>
          <w:tcPr>
            <w:tcW w:w="4044" w:type="dxa"/>
          </w:tcPr>
          <w:p w14:paraId="10D6D1F3" w14:textId="06BDAE0E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200x25mm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timber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formwork</w:t>
            </w:r>
          </w:p>
        </w:tc>
        <w:tc>
          <w:tcPr>
            <w:tcW w:w="916" w:type="dxa"/>
          </w:tcPr>
          <w:p w14:paraId="1C4111F3" w14:textId="35CB1213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075A5360" w14:textId="4A81253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2F3D30E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98A4CD6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65907B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1428579" w14:textId="37CC91B1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156</w:t>
            </w:r>
          </w:p>
        </w:tc>
        <w:tc>
          <w:tcPr>
            <w:tcW w:w="4044" w:type="dxa"/>
          </w:tcPr>
          <w:p w14:paraId="70072E56" w14:textId="577D7F4D" w:rsidR="0083247B" w:rsidRPr="00A402D8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>
              <w:rPr>
                <w:sz w:val="21"/>
              </w:rPr>
              <w:t>Formwork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plasply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boarding</w:t>
            </w:r>
          </w:p>
        </w:tc>
        <w:tc>
          <w:tcPr>
            <w:tcW w:w="916" w:type="dxa"/>
          </w:tcPr>
          <w:p w14:paraId="5E89845A" w14:textId="0489A264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5"/>
                <w:sz w:val="21"/>
              </w:rPr>
              <w:t>sht</w:t>
            </w:r>
          </w:p>
        </w:tc>
        <w:tc>
          <w:tcPr>
            <w:tcW w:w="1119" w:type="dxa"/>
          </w:tcPr>
          <w:p w14:paraId="5CA75C11" w14:textId="2F277BA5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8</w:t>
            </w:r>
          </w:p>
        </w:tc>
        <w:tc>
          <w:tcPr>
            <w:tcW w:w="1493" w:type="dxa"/>
          </w:tcPr>
          <w:p w14:paraId="1B83DD2F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CC901DB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64059C92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3915801" w14:textId="7E7F5CCE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157</w:t>
            </w:r>
          </w:p>
        </w:tc>
        <w:tc>
          <w:tcPr>
            <w:tcW w:w="4044" w:type="dxa"/>
          </w:tcPr>
          <w:p w14:paraId="19E9DA15" w14:textId="18BF2DF4" w:rsidR="0083247B" w:rsidRPr="00A402D8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1"/>
              </w:rPr>
              <w:t>100x50mm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formwork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frames</w:t>
            </w:r>
          </w:p>
        </w:tc>
        <w:tc>
          <w:tcPr>
            <w:tcW w:w="916" w:type="dxa"/>
          </w:tcPr>
          <w:p w14:paraId="3B60288D" w14:textId="7952A84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4"/>
                <w:sz w:val="21"/>
              </w:rPr>
              <w:t>leng</w:t>
            </w:r>
          </w:p>
        </w:tc>
        <w:tc>
          <w:tcPr>
            <w:tcW w:w="1119" w:type="dxa"/>
          </w:tcPr>
          <w:p w14:paraId="730089A7" w14:textId="730EA64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76ADC31A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322AAF8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0E8AD56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4F485EFB" w14:textId="77777777" w:rsidR="0083247B" w:rsidRDefault="0083247B" w:rsidP="0083247B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2670A5F1" w14:textId="7F2A9035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rFonts w:ascii="Arial"/>
                <w:b/>
                <w:sz w:val="21"/>
                <w:u w:val="single"/>
              </w:rPr>
              <w:t>Soakaway</w:t>
            </w:r>
            <w:r>
              <w:rPr>
                <w:rFonts w:ascii="Arial"/>
                <w:b/>
                <w:spacing w:val="-13"/>
                <w:sz w:val="21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sz w:val="21"/>
                <w:u w:val="single"/>
              </w:rPr>
              <w:t>Pit</w:t>
            </w:r>
          </w:p>
        </w:tc>
        <w:tc>
          <w:tcPr>
            <w:tcW w:w="916" w:type="dxa"/>
          </w:tcPr>
          <w:p w14:paraId="4A9AD176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21"/>
              </w:rPr>
            </w:pPr>
          </w:p>
        </w:tc>
        <w:tc>
          <w:tcPr>
            <w:tcW w:w="1119" w:type="dxa"/>
          </w:tcPr>
          <w:p w14:paraId="30627D93" w14:textId="77777777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</w:p>
        </w:tc>
        <w:tc>
          <w:tcPr>
            <w:tcW w:w="1493" w:type="dxa"/>
          </w:tcPr>
          <w:p w14:paraId="4D7844D9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9F60782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3247B" w:rsidRPr="00C44890" w14:paraId="3F045ADE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A37D2BA" w14:textId="10F53E0B" w:rsidR="0083247B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158</w:t>
            </w:r>
          </w:p>
        </w:tc>
        <w:tc>
          <w:tcPr>
            <w:tcW w:w="4044" w:type="dxa"/>
          </w:tcPr>
          <w:p w14:paraId="4A9C299F" w14:textId="251EBF2F" w:rsidR="0083247B" w:rsidRDefault="0083247B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/>
                <w:b/>
                <w:sz w:val="21"/>
                <w:u w:val="single"/>
              </w:rPr>
            </w:pPr>
            <w:r>
              <w:rPr>
                <w:sz w:val="21"/>
              </w:rPr>
              <w:t>Cement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40kg</w:t>
            </w:r>
          </w:p>
        </w:tc>
        <w:tc>
          <w:tcPr>
            <w:tcW w:w="916" w:type="dxa"/>
          </w:tcPr>
          <w:p w14:paraId="63F5A2EF" w14:textId="2799266C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bags</w:t>
            </w:r>
          </w:p>
        </w:tc>
        <w:tc>
          <w:tcPr>
            <w:tcW w:w="1119" w:type="dxa"/>
          </w:tcPr>
          <w:p w14:paraId="6178936C" w14:textId="3963C77D" w:rsidR="0083247B" w:rsidRDefault="0083247B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5"/>
                <w:sz w:val="21"/>
              </w:rPr>
              <w:t>16</w:t>
            </w:r>
          </w:p>
        </w:tc>
        <w:tc>
          <w:tcPr>
            <w:tcW w:w="1493" w:type="dxa"/>
          </w:tcPr>
          <w:p w14:paraId="69BC85F3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06BB4D1" w14:textId="77777777" w:rsidR="0083247B" w:rsidRPr="00C44890" w:rsidRDefault="0083247B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483B9ED9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48C78CB" w14:textId="49905332" w:rsidR="00253502" w:rsidRDefault="00253502" w:rsidP="0083247B">
            <w:pPr>
              <w:rPr>
                <w:b w:val="0"/>
              </w:rPr>
            </w:pPr>
            <w:r>
              <w:rPr>
                <w:b w:val="0"/>
              </w:rPr>
              <w:t>159</w:t>
            </w:r>
          </w:p>
        </w:tc>
        <w:tc>
          <w:tcPr>
            <w:tcW w:w="4044" w:type="dxa"/>
          </w:tcPr>
          <w:p w14:paraId="7C02F363" w14:textId="3249D036" w:rsidR="00253502" w:rsidRDefault="00253502" w:rsidP="0083247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F62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fabric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mesh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wire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6mx2.4m/sheet</w:t>
            </w:r>
          </w:p>
        </w:tc>
        <w:tc>
          <w:tcPr>
            <w:tcW w:w="916" w:type="dxa"/>
          </w:tcPr>
          <w:p w14:paraId="18400F88" w14:textId="54C5783D" w:rsidR="00253502" w:rsidRDefault="00253502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4"/>
                <w:sz w:val="21"/>
              </w:rPr>
            </w:pPr>
            <w:r>
              <w:rPr>
                <w:spacing w:val="-5"/>
                <w:sz w:val="21"/>
              </w:rPr>
              <w:t>sht</w:t>
            </w:r>
          </w:p>
        </w:tc>
        <w:tc>
          <w:tcPr>
            <w:tcW w:w="1119" w:type="dxa"/>
          </w:tcPr>
          <w:p w14:paraId="6CA0A3E7" w14:textId="36A2A715" w:rsidR="00253502" w:rsidRDefault="00253502" w:rsidP="008324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69BCCA67" w14:textId="77777777" w:rsidR="00253502" w:rsidRPr="00C44890" w:rsidRDefault="00253502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AADCA6E" w14:textId="77777777" w:rsidR="00253502" w:rsidRPr="00C44890" w:rsidRDefault="00253502" w:rsidP="008324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492919B6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63B1449A" w14:textId="321F064A" w:rsidR="00253502" w:rsidRDefault="00253502" w:rsidP="00253502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22A1C620" w14:textId="314F9B41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rFonts w:ascii="Arial"/>
                <w:b/>
                <w:spacing w:val="-2"/>
                <w:sz w:val="21"/>
                <w:u w:val="single"/>
              </w:rPr>
              <w:t>Drainage</w:t>
            </w:r>
          </w:p>
        </w:tc>
        <w:tc>
          <w:tcPr>
            <w:tcW w:w="916" w:type="dxa"/>
          </w:tcPr>
          <w:p w14:paraId="333A8EF8" w14:textId="77777777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</w:p>
        </w:tc>
        <w:tc>
          <w:tcPr>
            <w:tcW w:w="1119" w:type="dxa"/>
          </w:tcPr>
          <w:p w14:paraId="688B95A9" w14:textId="77777777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</w:p>
        </w:tc>
        <w:tc>
          <w:tcPr>
            <w:tcW w:w="1493" w:type="dxa"/>
          </w:tcPr>
          <w:p w14:paraId="4DF95EDE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2B948C1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1A05EC0F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01DEAB1D" w14:textId="44E0347D" w:rsidR="00253502" w:rsidRDefault="00253502" w:rsidP="00253502">
            <w:pPr>
              <w:rPr>
                <w:b w:val="0"/>
              </w:rPr>
            </w:pPr>
            <w:r>
              <w:rPr>
                <w:b w:val="0"/>
              </w:rPr>
              <w:t>160</w:t>
            </w:r>
          </w:p>
        </w:tc>
        <w:tc>
          <w:tcPr>
            <w:tcW w:w="4044" w:type="dxa"/>
          </w:tcPr>
          <w:p w14:paraId="565727CA" w14:textId="5603DBE3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40mm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dia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pipe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length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drainage</w:t>
            </w:r>
          </w:p>
        </w:tc>
        <w:tc>
          <w:tcPr>
            <w:tcW w:w="916" w:type="dxa"/>
          </w:tcPr>
          <w:p w14:paraId="689E4953" w14:textId="6D17740C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2"/>
                <w:sz w:val="21"/>
              </w:rPr>
              <w:t>length</w:t>
            </w:r>
          </w:p>
        </w:tc>
        <w:tc>
          <w:tcPr>
            <w:tcW w:w="1119" w:type="dxa"/>
          </w:tcPr>
          <w:p w14:paraId="1B6FD6F0" w14:textId="37CBCF5F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2C956A3D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B1970B6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7845FA92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98CB012" w14:textId="69087361" w:rsidR="00253502" w:rsidRDefault="00253502" w:rsidP="00253502">
            <w:pPr>
              <w:rPr>
                <w:b w:val="0"/>
              </w:rPr>
            </w:pPr>
            <w:r>
              <w:rPr>
                <w:b w:val="0"/>
              </w:rPr>
              <w:t>161</w:t>
            </w:r>
          </w:p>
        </w:tc>
        <w:tc>
          <w:tcPr>
            <w:tcW w:w="4044" w:type="dxa"/>
          </w:tcPr>
          <w:p w14:paraId="154B6634" w14:textId="20DF2F47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40mm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pipe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bend</w:t>
            </w:r>
          </w:p>
        </w:tc>
        <w:tc>
          <w:tcPr>
            <w:tcW w:w="916" w:type="dxa"/>
          </w:tcPr>
          <w:p w14:paraId="089C8D32" w14:textId="2D258060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78E16265" w14:textId="12BAA497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5</w:t>
            </w:r>
          </w:p>
        </w:tc>
        <w:tc>
          <w:tcPr>
            <w:tcW w:w="1493" w:type="dxa"/>
          </w:tcPr>
          <w:p w14:paraId="7988B579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CA6DBAC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7A7DA83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2FAAAFDF" w14:textId="7092D5DD" w:rsidR="00253502" w:rsidRDefault="00253502" w:rsidP="00253502">
            <w:pPr>
              <w:rPr>
                <w:b w:val="0"/>
              </w:rPr>
            </w:pPr>
            <w:r>
              <w:rPr>
                <w:b w:val="0"/>
              </w:rPr>
              <w:t>162</w:t>
            </w:r>
          </w:p>
        </w:tc>
        <w:tc>
          <w:tcPr>
            <w:tcW w:w="4044" w:type="dxa"/>
          </w:tcPr>
          <w:p w14:paraId="4229C92A" w14:textId="51A64800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40mm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diameter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5"/>
                <w:sz w:val="21"/>
              </w:rPr>
              <w:t xml:space="preserve"> tee</w:t>
            </w:r>
          </w:p>
        </w:tc>
        <w:tc>
          <w:tcPr>
            <w:tcW w:w="916" w:type="dxa"/>
          </w:tcPr>
          <w:p w14:paraId="58173137" w14:textId="73250B5A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5"/>
                <w:sz w:val="21"/>
              </w:rPr>
              <w:t>no</w:t>
            </w:r>
          </w:p>
        </w:tc>
        <w:tc>
          <w:tcPr>
            <w:tcW w:w="1119" w:type="dxa"/>
          </w:tcPr>
          <w:p w14:paraId="0CC7E679" w14:textId="6F31765A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6BE15B1D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3F71595A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0E79F6D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467B3FE" w14:textId="398A1613" w:rsidR="00253502" w:rsidRDefault="00253502" w:rsidP="00253502">
            <w:pPr>
              <w:rPr>
                <w:b w:val="0"/>
              </w:rPr>
            </w:pPr>
            <w:r>
              <w:rPr>
                <w:b w:val="0"/>
              </w:rPr>
              <w:t>163</w:t>
            </w:r>
          </w:p>
        </w:tc>
        <w:tc>
          <w:tcPr>
            <w:tcW w:w="4044" w:type="dxa"/>
          </w:tcPr>
          <w:p w14:paraId="6970D84F" w14:textId="579641DF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100mm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pipe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length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drainage</w:t>
            </w:r>
          </w:p>
        </w:tc>
        <w:tc>
          <w:tcPr>
            <w:tcW w:w="916" w:type="dxa"/>
          </w:tcPr>
          <w:p w14:paraId="29274204" w14:textId="3A69E67F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2"/>
                <w:sz w:val="21"/>
              </w:rPr>
              <w:t>length</w:t>
            </w:r>
          </w:p>
        </w:tc>
        <w:tc>
          <w:tcPr>
            <w:tcW w:w="1119" w:type="dxa"/>
          </w:tcPr>
          <w:p w14:paraId="621C5BD5" w14:textId="0BBC71DA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3</w:t>
            </w:r>
          </w:p>
        </w:tc>
        <w:tc>
          <w:tcPr>
            <w:tcW w:w="1493" w:type="dxa"/>
          </w:tcPr>
          <w:p w14:paraId="74FBE60C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7EB55B3C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5A420554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7FEB106" w14:textId="68DA9CBC" w:rsidR="00253502" w:rsidRDefault="00253502" w:rsidP="00253502">
            <w:pPr>
              <w:rPr>
                <w:b w:val="0"/>
              </w:rPr>
            </w:pPr>
            <w:r>
              <w:rPr>
                <w:b w:val="0"/>
              </w:rPr>
              <w:t>164</w:t>
            </w:r>
          </w:p>
        </w:tc>
        <w:tc>
          <w:tcPr>
            <w:tcW w:w="4044" w:type="dxa"/>
          </w:tcPr>
          <w:p w14:paraId="00DA321D" w14:textId="57687842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100mm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bend</w:t>
            </w:r>
          </w:p>
        </w:tc>
        <w:tc>
          <w:tcPr>
            <w:tcW w:w="916" w:type="dxa"/>
          </w:tcPr>
          <w:p w14:paraId="4DC12A9F" w14:textId="5DDA616E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068CF66D" w14:textId="1DD8908E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2</w:t>
            </w:r>
          </w:p>
        </w:tc>
        <w:tc>
          <w:tcPr>
            <w:tcW w:w="1493" w:type="dxa"/>
          </w:tcPr>
          <w:p w14:paraId="68D6584F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0206CF0E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5D90D393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1D35F08" w14:textId="05671508" w:rsidR="00253502" w:rsidRDefault="00253502" w:rsidP="00253502">
            <w:pPr>
              <w:rPr>
                <w:b w:val="0"/>
              </w:rPr>
            </w:pPr>
            <w:r>
              <w:rPr>
                <w:b w:val="0"/>
              </w:rPr>
              <w:t>165</w:t>
            </w:r>
          </w:p>
        </w:tc>
        <w:tc>
          <w:tcPr>
            <w:tcW w:w="4044" w:type="dxa"/>
          </w:tcPr>
          <w:p w14:paraId="14F17586" w14:textId="182E5807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100mm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dia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tee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inpection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cap</w:t>
            </w:r>
          </w:p>
        </w:tc>
        <w:tc>
          <w:tcPr>
            <w:tcW w:w="916" w:type="dxa"/>
          </w:tcPr>
          <w:p w14:paraId="0E365153" w14:textId="44F3C01C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54DAA71B" w14:textId="561DDB85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63499B5C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19DA0F7C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0BA20DEC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8118BD7" w14:textId="1A4B180E" w:rsidR="00253502" w:rsidRDefault="00253502" w:rsidP="00253502">
            <w:pPr>
              <w:rPr>
                <w:b w:val="0"/>
              </w:rPr>
            </w:pPr>
            <w:r>
              <w:rPr>
                <w:b w:val="0"/>
              </w:rPr>
              <w:t>166</w:t>
            </w:r>
          </w:p>
        </w:tc>
        <w:tc>
          <w:tcPr>
            <w:tcW w:w="4044" w:type="dxa"/>
          </w:tcPr>
          <w:p w14:paraId="742E7DFC" w14:textId="527B65FE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100mm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pvc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tee</w:t>
            </w:r>
          </w:p>
        </w:tc>
        <w:tc>
          <w:tcPr>
            <w:tcW w:w="916" w:type="dxa"/>
          </w:tcPr>
          <w:p w14:paraId="36A4264E" w14:textId="63049198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5"/>
                <w:sz w:val="21"/>
              </w:rPr>
              <w:t>no.</w:t>
            </w:r>
          </w:p>
        </w:tc>
        <w:tc>
          <w:tcPr>
            <w:tcW w:w="1119" w:type="dxa"/>
          </w:tcPr>
          <w:p w14:paraId="525E5E9E" w14:textId="415269A2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4</w:t>
            </w:r>
          </w:p>
        </w:tc>
        <w:tc>
          <w:tcPr>
            <w:tcW w:w="1493" w:type="dxa"/>
          </w:tcPr>
          <w:p w14:paraId="0960BCE7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5F3B93CD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5E31D94A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755F8BB8" w14:textId="23DF3E4B" w:rsidR="00253502" w:rsidRDefault="00253502" w:rsidP="00253502">
            <w:pPr>
              <w:rPr>
                <w:b w:val="0"/>
              </w:rPr>
            </w:pPr>
          </w:p>
        </w:tc>
        <w:tc>
          <w:tcPr>
            <w:tcW w:w="4044" w:type="dxa"/>
          </w:tcPr>
          <w:p w14:paraId="6D7FFEA3" w14:textId="11AB3788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Furnitures</w:t>
            </w:r>
          </w:p>
        </w:tc>
        <w:tc>
          <w:tcPr>
            <w:tcW w:w="916" w:type="dxa"/>
          </w:tcPr>
          <w:p w14:paraId="6258A986" w14:textId="77777777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</w:p>
        </w:tc>
        <w:tc>
          <w:tcPr>
            <w:tcW w:w="1119" w:type="dxa"/>
          </w:tcPr>
          <w:p w14:paraId="7E6C72AF" w14:textId="77777777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</w:p>
        </w:tc>
        <w:tc>
          <w:tcPr>
            <w:tcW w:w="1493" w:type="dxa"/>
          </w:tcPr>
          <w:p w14:paraId="2178B131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2E3263F7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3502" w:rsidRPr="00C44890" w14:paraId="75080D51" w14:textId="77777777" w:rsidTr="002535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969CE90" w14:textId="6DAA6F27" w:rsidR="00253502" w:rsidRDefault="00253502" w:rsidP="00253502">
            <w:pPr>
              <w:rPr>
                <w:b w:val="0"/>
              </w:rPr>
            </w:pPr>
            <w:r>
              <w:rPr>
                <w:b w:val="0"/>
              </w:rPr>
              <w:t>167</w:t>
            </w:r>
          </w:p>
        </w:tc>
        <w:tc>
          <w:tcPr>
            <w:tcW w:w="4044" w:type="dxa"/>
          </w:tcPr>
          <w:p w14:paraId="2B264C9F" w14:textId="707E216A" w:rsidR="00253502" w:rsidRDefault="00253502" w:rsidP="00253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1"/>
              </w:rPr>
            </w:pPr>
            <w:r>
              <w:rPr>
                <w:sz w:val="21"/>
              </w:rPr>
              <w:t>Counter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Seat</w:t>
            </w:r>
          </w:p>
        </w:tc>
        <w:tc>
          <w:tcPr>
            <w:tcW w:w="916" w:type="dxa"/>
          </w:tcPr>
          <w:p w14:paraId="77562F39" w14:textId="31D4C483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5"/>
                <w:sz w:val="21"/>
              </w:rPr>
            </w:pPr>
            <w:r>
              <w:rPr>
                <w:spacing w:val="-4"/>
                <w:sz w:val="21"/>
              </w:rPr>
              <w:t>item</w:t>
            </w:r>
          </w:p>
        </w:tc>
        <w:tc>
          <w:tcPr>
            <w:tcW w:w="1119" w:type="dxa"/>
          </w:tcPr>
          <w:p w14:paraId="405E9824" w14:textId="4A83A9BC" w:rsidR="00253502" w:rsidRDefault="00253502" w:rsidP="002535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pacing w:val="-10"/>
                <w:sz w:val="21"/>
              </w:rPr>
            </w:pPr>
            <w:r>
              <w:rPr>
                <w:spacing w:val="-10"/>
                <w:sz w:val="21"/>
              </w:rPr>
              <w:t>1</w:t>
            </w:r>
          </w:p>
        </w:tc>
        <w:tc>
          <w:tcPr>
            <w:tcW w:w="1493" w:type="dxa"/>
          </w:tcPr>
          <w:p w14:paraId="07FF6F6E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85" w:type="dxa"/>
          </w:tcPr>
          <w:p w14:paraId="6D6273F9" w14:textId="77777777" w:rsidR="00253502" w:rsidRPr="00C44890" w:rsidRDefault="00253502" w:rsidP="002535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568721" w14:textId="535BB1A0" w:rsidR="00253502" w:rsidRPr="00C44890" w:rsidRDefault="00253502" w:rsidP="00C44890"/>
    <w:sectPr w:rsidR="00253502" w:rsidRPr="00C44890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2C866" w14:textId="77777777" w:rsidR="006F7CC3" w:rsidRDefault="006F7CC3">
      <w:r>
        <w:separator/>
      </w:r>
    </w:p>
  </w:endnote>
  <w:endnote w:type="continuationSeparator" w:id="0">
    <w:p w14:paraId="6B1D6F82" w14:textId="77777777" w:rsidR="006F7CC3" w:rsidRDefault="006F7CC3">
      <w:r>
        <w:continuationSeparator/>
      </w:r>
    </w:p>
  </w:endnote>
  <w:endnote w:type="continuationNotice" w:id="1">
    <w:p w14:paraId="6B0DA83B" w14:textId="77777777" w:rsidR="006F7CC3" w:rsidRDefault="006F7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139D4E19" w:rsidR="00CE49F4" w:rsidRDefault="00CE49F4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41D91" w:rsidRPr="00241D91">
      <w:rPr>
        <w:noProof/>
        <w:color w:val="17365D" w:themeColor="text2" w:themeShade="BF"/>
        <w:lang w:val="sv-SE"/>
      </w:rPr>
      <w:t>8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41D91" w:rsidRPr="00241D91">
      <w:rPr>
        <w:noProof/>
        <w:color w:val="17365D" w:themeColor="text2" w:themeShade="BF"/>
        <w:lang w:val="sv-SE"/>
      </w:rPr>
      <w:t>9</w:t>
    </w:r>
    <w:r>
      <w:rPr>
        <w:color w:val="17365D" w:themeColor="text2" w:themeShade="BF"/>
      </w:rPr>
      <w:fldChar w:fldCharType="end"/>
    </w:r>
  </w:p>
  <w:p w14:paraId="213B5D63" w14:textId="01503AF6" w:rsidR="00CE49F4" w:rsidRDefault="00CE49F4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04734">
      <w:rPr>
        <w:noProof/>
      </w:rPr>
      <w:t>2026-03-24</w:t>
    </w:r>
    <w:r>
      <w:fldChar w:fldCharType="end"/>
    </w:r>
  </w:p>
  <w:p w14:paraId="4C7E2131" w14:textId="77777777" w:rsidR="00CE49F4" w:rsidRDefault="00CE49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F0F8" w14:textId="77777777" w:rsidR="006F7CC3" w:rsidRDefault="006F7CC3">
      <w:r>
        <w:separator/>
      </w:r>
    </w:p>
  </w:footnote>
  <w:footnote w:type="continuationSeparator" w:id="0">
    <w:p w14:paraId="074AD470" w14:textId="77777777" w:rsidR="006F7CC3" w:rsidRDefault="006F7CC3">
      <w:r>
        <w:continuationSeparator/>
      </w:r>
    </w:p>
  </w:footnote>
  <w:footnote w:type="continuationNotice" w:id="1">
    <w:p w14:paraId="7775F3F2" w14:textId="77777777" w:rsidR="006F7CC3" w:rsidRDefault="006F7C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516A1" w14:textId="3EC34C81" w:rsidR="00CE49F4" w:rsidRPr="00FF7B55" w:rsidRDefault="00CE49F4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  <w:lang w:val="en-NZ" w:eastAsia="en-NZ"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5482">
    <w:abstractNumId w:val="1"/>
  </w:num>
  <w:num w:numId="2" w16cid:durableId="2125729613">
    <w:abstractNumId w:val="13"/>
  </w:num>
  <w:num w:numId="3" w16cid:durableId="21324723">
    <w:abstractNumId w:val="14"/>
  </w:num>
  <w:num w:numId="4" w16cid:durableId="1020475329">
    <w:abstractNumId w:val="5"/>
  </w:num>
  <w:num w:numId="5" w16cid:durableId="1709405578">
    <w:abstractNumId w:val="4"/>
  </w:num>
  <w:num w:numId="6" w16cid:durableId="1704791248">
    <w:abstractNumId w:val="9"/>
  </w:num>
  <w:num w:numId="7" w16cid:durableId="2053730209">
    <w:abstractNumId w:val="6"/>
  </w:num>
  <w:num w:numId="8" w16cid:durableId="1454597533">
    <w:abstractNumId w:val="11"/>
  </w:num>
  <w:num w:numId="9" w16cid:durableId="89664243">
    <w:abstractNumId w:val="0"/>
  </w:num>
  <w:num w:numId="10" w16cid:durableId="260728276">
    <w:abstractNumId w:val="10"/>
  </w:num>
  <w:num w:numId="11" w16cid:durableId="56100914">
    <w:abstractNumId w:val="2"/>
  </w:num>
  <w:num w:numId="12" w16cid:durableId="228425497">
    <w:abstractNumId w:val="8"/>
  </w:num>
  <w:num w:numId="13" w16cid:durableId="1835335838">
    <w:abstractNumId w:val="12"/>
  </w:num>
  <w:num w:numId="14" w16cid:durableId="270865610">
    <w:abstractNumId w:val="3"/>
  </w:num>
  <w:num w:numId="15" w16cid:durableId="127390013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5C6B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08A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486B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A06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734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FF7"/>
    <w:rsid w:val="00234A3C"/>
    <w:rsid w:val="00234DBA"/>
    <w:rsid w:val="00235782"/>
    <w:rsid w:val="002364DF"/>
    <w:rsid w:val="00237607"/>
    <w:rsid w:val="00237E69"/>
    <w:rsid w:val="00241D91"/>
    <w:rsid w:val="002421CD"/>
    <w:rsid w:val="0024272A"/>
    <w:rsid w:val="002429E4"/>
    <w:rsid w:val="00243C0E"/>
    <w:rsid w:val="002451E0"/>
    <w:rsid w:val="00245D37"/>
    <w:rsid w:val="0024616C"/>
    <w:rsid w:val="00246C73"/>
    <w:rsid w:val="00246E89"/>
    <w:rsid w:val="00247794"/>
    <w:rsid w:val="00247F37"/>
    <w:rsid w:val="00250827"/>
    <w:rsid w:val="00251C8A"/>
    <w:rsid w:val="00252B07"/>
    <w:rsid w:val="00252F49"/>
    <w:rsid w:val="00253502"/>
    <w:rsid w:val="0025500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8E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2741E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4D40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316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397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6D5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56F4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663B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0A5"/>
    <w:rsid w:val="0054026A"/>
    <w:rsid w:val="0054215F"/>
    <w:rsid w:val="00542166"/>
    <w:rsid w:val="00542929"/>
    <w:rsid w:val="00544A94"/>
    <w:rsid w:val="00552F3E"/>
    <w:rsid w:val="0055362B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021A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3CBC"/>
    <w:rsid w:val="00664CA5"/>
    <w:rsid w:val="0066611B"/>
    <w:rsid w:val="006667E2"/>
    <w:rsid w:val="00667705"/>
    <w:rsid w:val="0067199D"/>
    <w:rsid w:val="00671F2D"/>
    <w:rsid w:val="0067217C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1D6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542"/>
    <w:rsid w:val="006B3A28"/>
    <w:rsid w:val="006B3B4C"/>
    <w:rsid w:val="006B4EC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546"/>
    <w:rsid w:val="006F1EB1"/>
    <w:rsid w:val="006F2364"/>
    <w:rsid w:val="006F47B4"/>
    <w:rsid w:val="006F6D10"/>
    <w:rsid w:val="006F7839"/>
    <w:rsid w:val="006F7CC3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6BD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47B"/>
    <w:rsid w:val="00832540"/>
    <w:rsid w:val="00832BF7"/>
    <w:rsid w:val="008342CD"/>
    <w:rsid w:val="00835460"/>
    <w:rsid w:val="008400ED"/>
    <w:rsid w:val="008426CC"/>
    <w:rsid w:val="008427C2"/>
    <w:rsid w:val="00842A49"/>
    <w:rsid w:val="0084301D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6E01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2B90"/>
    <w:rsid w:val="00943F9E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1485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6F2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6D2D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2D8"/>
    <w:rsid w:val="00A40C23"/>
    <w:rsid w:val="00A41E0B"/>
    <w:rsid w:val="00A4210D"/>
    <w:rsid w:val="00A43FA3"/>
    <w:rsid w:val="00A445E3"/>
    <w:rsid w:val="00A44CC6"/>
    <w:rsid w:val="00A45851"/>
    <w:rsid w:val="00A47E38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7964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5F22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3776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015F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864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1CDB"/>
    <w:rsid w:val="00C9215E"/>
    <w:rsid w:val="00C92424"/>
    <w:rsid w:val="00C92A68"/>
    <w:rsid w:val="00C93AD5"/>
    <w:rsid w:val="00C953DE"/>
    <w:rsid w:val="00C95E53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9F4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4DB0"/>
    <w:rsid w:val="00CF64F1"/>
    <w:rsid w:val="00CF66E0"/>
    <w:rsid w:val="00CF6C39"/>
    <w:rsid w:val="00CF78F2"/>
    <w:rsid w:val="00CF7D02"/>
    <w:rsid w:val="00D006F7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786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ACD"/>
    <w:rsid w:val="00DA7EB2"/>
    <w:rsid w:val="00DB02D7"/>
    <w:rsid w:val="00DB0C7F"/>
    <w:rsid w:val="00DB15B7"/>
    <w:rsid w:val="00DB4AF1"/>
    <w:rsid w:val="00DB666D"/>
    <w:rsid w:val="00DB76FB"/>
    <w:rsid w:val="00DC0B8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1E65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0E89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6EFE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5AAA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4A75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EF7AB6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6C0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69D"/>
    <w:rsid w:val="00FD3959"/>
    <w:rsid w:val="00FD4F46"/>
    <w:rsid w:val="00FD5674"/>
    <w:rsid w:val="00FD73C4"/>
    <w:rsid w:val="00FD76E0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46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66403D-4122-41D7-A5D9-A437963881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362</TotalTime>
  <Pages>8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7997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30</cp:revision>
  <cp:lastPrinted>2013-10-18T08:32:00Z</cp:lastPrinted>
  <dcterms:created xsi:type="dcterms:W3CDTF">2019-06-11T03:28:00Z</dcterms:created>
  <dcterms:modified xsi:type="dcterms:W3CDTF">2026-03-24T03:02:00Z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